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90" w:type="dxa"/>
        <w:tblInd w:w="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4234"/>
        <w:gridCol w:w="1440"/>
        <w:gridCol w:w="3330"/>
        <w:gridCol w:w="4166"/>
      </w:tblGrid>
      <w:tr w:rsidR="007058AD" w:rsidRPr="007058AD" w14:paraId="21093B9F" w14:textId="77777777" w:rsidTr="008D698B">
        <w:tc>
          <w:tcPr>
            <w:tcW w:w="1320" w:type="dxa"/>
            <w:shd w:val="clear" w:color="auto" w:fill="8EAADB"/>
          </w:tcPr>
          <w:p w14:paraId="6E9E7FAA" w14:textId="77777777" w:rsidR="00DE4936" w:rsidRPr="007058AD" w:rsidRDefault="00DE4936" w:rsidP="00DE4936">
            <w:pPr>
              <w:rPr>
                <w:rFonts w:ascii="Arial Narrow" w:eastAsia="Times New Roman" w:hAnsi="Arial Narrow"/>
                <w:b/>
                <w:szCs w:val="20"/>
              </w:rPr>
            </w:pPr>
            <w:r w:rsidRPr="007058AD">
              <w:rPr>
                <w:rFonts w:ascii="Arial Narrow" w:eastAsia="Times New Roman" w:hAnsi="Arial Narrow"/>
                <w:b/>
                <w:szCs w:val="20"/>
              </w:rPr>
              <w:t>Time</w:t>
            </w:r>
          </w:p>
        </w:tc>
        <w:tc>
          <w:tcPr>
            <w:tcW w:w="4234" w:type="dxa"/>
            <w:shd w:val="clear" w:color="auto" w:fill="8EAADB"/>
          </w:tcPr>
          <w:p w14:paraId="51949B50" w14:textId="77777777" w:rsidR="00DE4936" w:rsidRPr="007058AD" w:rsidRDefault="00DE4936" w:rsidP="00DE4936">
            <w:pPr>
              <w:rPr>
                <w:rFonts w:ascii="Arial Narrow" w:eastAsia="Times New Roman" w:hAnsi="Arial Narrow"/>
                <w:b/>
              </w:rPr>
            </w:pPr>
            <w:r w:rsidRPr="007058AD">
              <w:rPr>
                <w:rFonts w:ascii="Arial Narrow" w:eastAsia="Times New Roman" w:hAnsi="Arial Narrow"/>
                <w:b/>
              </w:rPr>
              <w:t>Agenda Item</w:t>
            </w:r>
          </w:p>
        </w:tc>
        <w:tc>
          <w:tcPr>
            <w:tcW w:w="1440" w:type="dxa"/>
            <w:shd w:val="clear" w:color="auto" w:fill="8EAADB"/>
          </w:tcPr>
          <w:p w14:paraId="4D171DF5" w14:textId="77777777" w:rsidR="00DE4936" w:rsidRPr="007058AD" w:rsidRDefault="00DE4936" w:rsidP="00DE4936">
            <w:pPr>
              <w:rPr>
                <w:rFonts w:ascii="Arial Narrow" w:eastAsia="Times New Roman" w:hAnsi="Arial Narrow"/>
                <w:b/>
              </w:rPr>
            </w:pPr>
            <w:r w:rsidRPr="007058AD">
              <w:rPr>
                <w:rFonts w:ascii="Arial Narrow" w:eastAsia="Times New Roman" w:hAnsi="Arial Narrow"/>
                <w:b/>
              </w:rPr>
              <w:t>Presenters</w:t>
            </w:r>
          </w:p>
        </w:tc>
        <w:tc>
          <w:tcPr>
            <w:tcW w:w="3330" w:type="dxa"/>
            <w:shd w:val="clear" w:color="auto" w:fill="8EAADB"/>
          </w:tcPr>
          <w:p w14:paraId="0AE52E4D" w14:textId="77777777" w:rsidR="00DE4936" w:rsidRPr="007058AD" w:rsidRDefault="00DE4936" w:rsidP="00DE4936">
            <w:pPr>
              <w:rPr>
                <w:rFonts w:ascii="Arial Narrow" w:eastAsia="Times New Roman" w:hAnsi="Arial Narrow"/>
                <w:b/>
              </w:rPr>
            </w:pPr>
            <w:r w:rsidRPr="007058AD">
              <w:rPr>
                <w:rFonts w:ascii="Arial Narrow" w:eastAsia="Times New Roman" w:hAnsi="Arial Narrow"/>
                <w:b/>
              </w:rPr>
              <w:t>Outcome</w:t>
            </w:r>
          </w:p>
        </w:tc>
        <w:tc>
          <w:tcPr>
            <w:tcW w:w="4166" w:type="dxa"/>
            <w:shd w:val="clear" w:color="auto" w:fill="8EAADB"/>
          </w:tcPr>
          <w:p w14:paraId="152E01D6" w14:textId="7F898AAB" w:rsidR="00DE4936" w:rsidRPr="007058AD" w:rsidRDefault="00660FFC" w:rsidP="00DE4936">
            <w:pPr>
              <w:rPr>
                <w:rFonts w:ascii="Arial Narrow" w:eastAsia="Times New Roman" w:hAnsi="Arial Narrow"/>
                <w:b/>
              </w:rPr>
            </w:pPr>
            <w:r>
              <w:rPr>
                <w:rFonts w:ascii="Arial Narrow" w:eastAsia="Times New Roman" w:hAnsi="Arial Narrow"/>
                <w:b/>
              </w:rPr>
              <w:t>Material to Review</w:t>
            </w:r>
          </w:p>
        </w:tc>
      </w:tr>
      <w:tr w:rsidR="00DE4936" w:rsidRPr="00DE4936" w14:paraId="5A24E29B" w14:textId="77777777" w:rsidTr="008D698B">
        <w:trPr>
          <w:trHeight w:val="579"/>
        </w:trPr>
        <w:tc>
          <w:tcPr>
            <w:tcW w:w="1320" w:type="dxa"/>
          </w:tcPr>
          <w:p w14:paraId="7A41042C" w14:textId="79FF278F" w:rsidR="00DE4936" w:rsidRPr="00DE4936" w:rsidRDefault="001D7AAD" w:rsidP="00DE4936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7</w:t>
            </w:r>
            <w:r w:rsidR="00165AE3">
              <w:rPr>
                <w:rFonts w:ascii="Arial Narrow" w:eastAsia="Times New Roman" w:hAnsi="Arial Narrow" w:cs="Arial"/>
                <w:sz w:val="22"/>
                <w:szCs w:val="22"/>
              </w:rPr>
              <w:t>:00</w:t>
            </w:r>
            <w:r w:rsidR="00D3609F">
              <w:rPr>
                <w:rFonts w:ascii="Arial Narrow" w:eastAsia="Times New Roman" w:hAnsi="Arial Narrow" w:cs="Arial"/>
                <w:sz w:val="22"/>
                <w:szCs w:val="22"/>
              </w:rPr>
              <w:t xml:space="preserve"> p</w:t>
            </w:r>
            <w:r w:rsidR="00DE4936" w:rsidRPr="00DE4936">
              <w:rPr>
                <w:rFonts w:ascii="Arial Narrow" w:eastAsia="Times New Roman" w:hAnsi="Arial Narrow" w:cs="Arial"/>
                <w:sz w:val="22"/>
                <w:szCs w:val="22"/>
              </w:rPr>
              <w:t>m</w:t>
            </w:r>
            <w:r w:rsidR="007058AD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2F1B92">
              <w:rPr>
                <w:rFonts w:ascii="Arial Narrow" w:eastAsia="Times New Roman" w:hAnsi="Arial Narrow" w:cs="Arial"/>
                <w:sz w:val="22"/>
                <w:szCs w:val="22"/>
              </w:rPr>
              <w:t>UTC</w:t>
            </w:r>
          </w:p>
        </w:tc>
        <w:tc>
          <w:tcPr>
            <w:tcW w:w="4234" w:type="dxa"/>
          </w:tcPr>
          <w:p w14:paraId="2B49FBC7" w14:textId="77777777" w:rsidR="00DE4936" w:rsidRPr="00AC6E6F" w:rsidRDefault="00DE4936" w:rsidP="00C972BE">
            <w:pPr>
              <w:numPr>
                <w:ilvl w:val="0"/>
                <w:numId w:val="1"/>
              </w:numPr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  <w:r w:rsidRPr="00AC6E6F">
              <w:rPr>
                <w:rFonts w:ascii="Arial Narrow" w:eastAsia="Times New Roman" w:hAnsi="Arial Narrow" w:cs="Arial"/>
                <w:b/>
                <w:sz w:val="22"/>
                <w:szCs w:val="22"/>
              </w:rPr>
              <w:t>Welcome/</w:t>
            </w:r>
            <w:r w:rsidR="00F83788" w:rsidRPr="00AC6E6F">
              <w:rPr>
                <w:rFonts w:ascii="Arial Narrow" w:eastAsia="Times New Roman" w:hAnsi="Arial Narrow" w:cs="Arial"/>
                <w:b/>
                <w:sz w:val="22"/>
                <w:szCs w:val="22"/>
              </w:rPr>
              <w:t>Roll Call</w:t>
            </w:r>
          </w:p>
        </w:tc>
        <w:tc>
          <w:tcPr>
            <w:tcW w:w="1440" w:type="dxa"/>
          </w:tcPr>
          <w:p w14:paraId="504CDB6E" w14:textId="77777777" w:rsidR="00F83788" w:rsidRDefault="001D7AAD" w:rsidP="00F83788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C. Papoutsakis</w:t>
            </w:r>
          </w:p>
          <w:p w14:paraId="2F8AF882" w14:textId="77777777" w:rsidR="001D7AAD" w:rsidRPr="00DE4936" w:rsidRDefault="001D7AAD" w:rsidP="00F83788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J. Millar</w:t>
            </w:r>
          </w:p>
        </w:tc>
        <w:tc>
          <w:tcPr>
            <w:tcW w:w="3330" w:type="dxa"/>
          </w:tcPr>
          <w:p w14:paraId="38DA5D16" w14:textId="2DD2E449" w:rsidR="00660FFC" w:rsidRPr="004905C4" w:rsidRDefault="00660FFC" w:rsidP="00660FFC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 w:rsidRPr="004905C4">
              <w:rPr>
                <w:rFonts w:ascii="Arial Narrow" w:eastAsia="Times New Roman" w:hAnsi="Arial Narrow" w:cs="Arial"/>
                <w:sz w:val="22"/>
                <w:szCs w:val="22"/>
              </w:rPr>
              <w:t>Introd</w:t>
            </w:r>
            <w:r w:rsidR="004905C4" w:rsidRPr="004905C4">
              <w:rPr>
                <w:rFonts w:ascii="Arial Narrow" w:eastAsia="Times New Roman" w:hAnsi="Arial Narrow" w:cs="Arial"/>
                <w:sz w:val="22"/>
                <w:szCs w:val="22"/>
              </w:rPr>
              <w:t>uct</w:t>
            </w:r>
            <w:r w:rsidRPr="004905C4">
              <w:rPr>
                <w:rFonts w:ascii="Arial Narrow" w:eastAsia="Times New Roman" w:hAnsi="Arial Narrow" w:cs="Arial"/>
                <w:sz w:val="22"/>
                <w:szCs w:val="22"/>
              </w:rPr>
              <w:t>ions made by all present,</w:t>
            </w:r>
          </w:p>
          <w:p w14:paraId="0E8C9128" w14:textId="77777777" w:rsidR="003C6586" w:rsidRPr="004905C4" w:rsidRDefault="00660FFC" w:rsidP="00660FFC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 w:rsidRPr="004905C4">
              <w:rPr>
                <w:rFonts w:ascii="Arial Narrow" w:eastAsia="Times New Roman" w:hAnsi="Arial Narrow" w:cs="Arial"/>
                <w:sz w:val="22"/>
                <w:szCs w:val="22"/>
              </w:rPr>
              <w:t>Roll call taken</w:t>
            </w:r>
            <w:r w:rsidRPr="004905C4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</w:p>
          <w:p w14:paraId="19D11FD9" w14:textId="77777777" w:rsidR="004905C4" w:rsidRDefault="004905C4" w:rsidP="00660FFC">
            <w:pPr>
              <w:rPr>
                <w:rFonts w:ascii="Arial Narrow" w:eastAsia="Times New Roman" w:hAnsi="Arial Narrow" w:cs="Arial"/>
                <w:sz w:val="22"/>
                <w:szCs w:val="22"/>
                <w:highlight w:val="cyan"/>
              </w:rPr>
            </w:pPr>
          </w:p>
          <w:p w14:paraId="35175414" w14:textId="41A95FE8" w:rsidR="004905C4" w:rsidRPr="004905C4" w:rsidRDefault="004905C4" w:rsidP="00660FFC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 w:rsidRPr="004905C4">
              <w:rPr>
                <w:rFonts w:ascii="Arial Narrow" w:eastAsia="Times New Roman" w:hAnsi="Arial Narrow" w:cs="Arial"/>
                <w:sz w:val="22"/>
                <w:szCs w:val="22"/>
                <w:highlight w:val="cyan"/>
              </w:rPr>
              <w:t>ACTION POINT:</w:t>
            </w:r>
            <w:r w:rsidRPr="004905C4">
              <w:rPr>
                <w:rFonts w:ascii="Arial Narrow" w:eastAsia="Times New Roman" w:hAnsi="Arial Narrow" w:cs="Arial"/>
                <w:sz w:val="22"/>
                <w:szCs w:val="22"/>
              </w:rPr>
              <w:t xml:space="preserve"> CP to invite representative from BDA</w:t>
            </w:r>
          </w:p>
        </w:tc>
        <w:tc>
          <w:tcPr>
            <w:tcW w:w="4166" w:type="dxa"/>
          </w:tcPr>
          <w:p w14:paraId="5B0140EE" w14:textId="61B47E29" w:rsidR="00660FFC" w:rsidRPr="00DE4936" w:rsidRDefault="00660FFC" w:rsidP="001D7AAD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</w:tc>
      </w:tr>
      <w:tr w:rsidR="00DE4936" w:rsidRPr="00DE4936" w14:paraId="1A54A3D1" w14:textId="77777777" w:rsidTr="008D698B">
        <w:tc>
          <w:tcPr>
            <w:tcW w:w="1320" w:type="dxa"/>
          </w:tcPr>
          <w:p w14:paraId="54164B4B" w14:textId="46A7980C" w:rsidR="00DE4936" w:rsidRPr="00DE4936" w:rsidRDefault="001D7AAD" w:rsidP="00D3609F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7</w:t>
            </w:r>
            <w:r w:rsidR="00165AE3">
              <w:rPr>
                <w:rFonts w:ascii="Arial Narrow" w:eastAsia="Times New Roman" w:hAnsi="Arial Narrow" w:cs="Arial"/>
                <w:sz w:val="22"/>
                <w:szCs w:val="22"/>
              </w:rPr>
              <w:t>:</w:t>
            </w:r>
            <w:r w:rsidR="002D4668">
              <w:rPr>
                <w:rFonts w:ascii="Arial Narrow" w:eastAsia="Times New Roman" w:hAnsi="Arial Narrow" w:cs="Arial"/>
                <w:sz w:val="22"/>
                <w:szCs w:val="22"/>
              </w:rPr>
              <w:t>15</w:t>
            </w:r>
            <w:r w:rsidR="00DE4936" w:rsidRPr="00DE4936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D3609F">
              <w:rPr>
                <w:rFonts w:ascii="Arial Narrow" w:eastAsia="Times New Roman" w:hAnsi="Arial Narrow" w:cs="Arial"/>
                <w:sz w:val="22"/>
                <w:szCs w:val="22"/>
              </w:rPr>
              <w:t>p</w:t>
            </w:r>
            <w:r w:rsidR="00DE4936" w:rsidRPr="00DE4936">
              <w:rPr>
                <w:rFonts w:ascii="Arial Narrow" w:eastAsia="Times New Roman" w:hAnsi="Arial Narrow" w:cs="Arial"/>
                <w:sz w:val="22"/>
                <w:szCs w:val="22"/>
              </w:rPr>
              <w:t>m</w:t>
            </w:r>
            <w:r w:rsidR="007058AD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2F1B92">
              <w:rPr>
                <w:rFonts w:ascii="Arial Narrow" w:eastAsia="Times New Roman" w:hAnsi="Arial Narrow" w:cs="Arial"/>
                <w:sz w:val="22"/>
                <w:szCs w:val="22"/>
              </w:rPr>
              <w:t>UTC</w:t>
            </w:r>
          </w:p>
        </w:tc>
        <w:tc>
          <w:tcPr>
            <w:tcW w:w="4234" w:type="dxa"/>
          </w:tcPr>
          <w:p w14:paraId="7653672A" w14:textId="77777777" w:rsidR="00DE4936" w:rsidRPr="00AC6E6F" w:rsidRDefault="00DE4936" w:rsidP="00C972BE">
            <w:pPr>
              <w:numPr>
                <w:ilvl w:val="0"/>
                <w:numId w:val="1"/>
              </w:numPr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  <w:r w:rsidRPr="00AC6E6F">
              <w:rPr>
                <w:rFonts w:ascii="Arial Narrow" w:eastAsia="Times New Roman" w:hAnsi="Arial Narrow" w:cs="Arial"/>
                <w:b/>
                <w:sz w:val="22"/>
                <w:szCs w:val="22"/>
              </w:rPr>
              <w:t>Teleconference Agenda</w:t>
            </w:r>
          </w:p>
          <w:p w14:paraId="78A9BE2D" w14:textId="77777777" w:rsidR="00DE4936" w:rsidRPr="00DE4936" w:rsidRDefault="00DE4936" w:rsidP="00DE4936">
            <w:pPr>
              <w:ind w:left="360"/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2F1B15F" w14:textId="77777777" w:rsidR="00165AE3" w:rsidRDefault="001D7AAD" w:rsidP="00165AE3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C. Papoutsakis</w:t>
            </w:r>
          </w:p>
          <w:p w14:paraId="2D2E4814" w14:textId="77777777" w:rsidR="001D7AAD" w:rsidRDefault="001D7AAD" w:rsidP="00165AE3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J. Millar</w:t>
            </w:r>
          </w:p>
          <w:p w14:paraId="638FF471" w14:textId="77777777" w:rsidR="00DE4936" w:rsidRPr="00DE4936" w:rsidRDefault="00DE4936" w:rsidP="00DE4936">
            <w:pPr>
              <w:rPr>
                <w:rFonts w:eastAsia="Times New Roman"/>
              </w:rPr>
            </w:pPr>
          </w:p>
        </w:tc>
        <w:tc>
          <w:tcPr>
            <w:tcW w:w="3330" w:type="dxa"/>
          </w:tcPr>
          <w:p w14:paraId="24A17057" w14:textId="0063FB85" w:rsidR="00DE4936" w:rsidRDefault="00660FFC" w:rsidP="00DE4936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b/>
                <w:sz w:val="22"/>
                <w:szCs w:val="22"/>
              </w:rPr>
              <w:t>Agenda approved without objections</w:t>
            </w:r>
          </w:p>
          <w:p w14:paraId="605F728D" w14:textId="77777777" w:rsidR="00CD2ADF" w:rsidRPr="00DE4936" w:rsidRDefault="00CD2ADF" w:rsidP="00DE4936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</w:tc>
        <w:tc>
          <w:tcPr>
            <w:tcW w:w="4166" w:type="dxa"/>
          </w:tcPr>
          <w:p w14:paraId="3208E562" w14:textId="5A99AF37" w:rsidR="00DE4936" w:rsidRPr="00DE4936" w:rsidRDefault="001D7AAD" w:rsidP="00660FFC">
            <w:pPr>
              <w:numPr>
                <w:ilvl w:val="1"/>
                <w:numId w:val="1"/>
              </w:num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Dec 18 2017</w:t>
            </w:r>
            <w:r w:rsidR="005416B8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DE4936" w:rsidRPr="00DE4936">
              <w:rPr>
                <w:rFonts w:ascii="Arial Narrow" w:eastAsia="Times New Roman" w:hAnsi="Arial Narrow" w:cs="Arial"/>
                <w:sz w:val="22"/>
                <w:szCs w:val="22"/>
              </w:rPr>
              <w:t>Agenda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</w:p>
        </w:tc>
      </w:tr>
      <w:tr w:rsidR="00DE4936" w:rsidRPr="00DE4936" w14:paraId="2FA29062" w14:textId="77777777" w:rsidTr="008D698B">
        <w:trPr>
          <w:trHeight w:val="471"/>
        </w:trPr>
        <w:tc>
          <w:tcPr>
            <w:tcW w:w="1320" w:type="dxa"/>
          </w:tcPr>
          <w:p w14:paraId="3C1D39C8" w14:textId="3052F734" w:rsidR="00DE4936" w:rsidRPr="00DE4936" w:rsidRDefault="001D7AAD" w:rsidP="00165AE3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7</w:t>
            </w:r>
            <w:r w:rsidR="00F83788">
              <w:rPr>
                <w:rFonts w:ascii="Arial Narrow" w:eastAsia="Times New Roman" w:hAnsi="Arial Narrow" w:cs="Arial"/>
                <w:sz w:val="22"/>
                <w:szCs w:val="22"/>
              </w:rPr>
              <w:t>:</w:t>
            </w:r>
            <w:r w:rsidR="002D4668">
              <w:rPr>
                <w:rFonts w:ascii="Arial Narrow" w:eastAsia="Times New Roman" w:hAnsi="Arial Narrow" w:cs="Arial"/>
                <w:sz w:val="22"/>
                <w:szCs w:val="22"/>
              </w:rPr>
              <w:t>20</w:t>
            </w:r>
            <w:r w:rsidR="00DE4936" w:rsidRPr="00DE4936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D3609F">
              <w:rPr>
                <w:rFonts w:ascii="Arial Narrow" w:eastAsia="Times New Roman" w:hAnsi="Arial Narrow" w:cs="Arial"/>
                <w:sz w:val="22"/>
                <w:szCs w:val="22"/>
              </w:rPr>
              <w:t>p</w:t>
            </w:r>
            <w:r w:rsidR="00DE4936" w:rsidRPr="00DE4936">
              <w:rPr>
                <w:rFonts w:ascii="Arial Narrow" w:eastAsia="Times New Roman" w:hAnsi="Arial Narrow" w:cs="Arial"/>
                <w:sz w:val="22"/>
                <w:szCs w:val="22"/>
              </w:rPr>
              <w:t>m</w:t>
            </w:r>
            <w:r w:rsidR="007058AD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2F1B92">
              <w:rPr>
                <w:rFonts w:ascii="Arial Narrow" w:eastAsia="Times New Roman" w:hAnsi="Arial Narrow" w:cs="Arial"/>
                <w:sz w:val="22"/>
                <w:szCs w:val="22"/>
              </w:rPr>
              <w:t>UTC</w:t>
            </w:r>
          </w:p>
        </w:tc>
        <w:tc>
          <w:tcPr>
            <w:tcW w:w="4234" w:type="dxa"/>
          </w:tcPr>
          <w:p w14:paraId="483E719E" w14:textId="77777777" w:rsidR="00C470F5" w:rsidRDefault="001D7AAD" w:rsidP="00C972BE">
            <w:pPr>
              <w:numPr>
                <w:ilvl w:val="0"/>
                <w:numId w:val="1"/>
              </w:numPr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b/>
                <w:sz w:val="22"/>
                <w:szCs w:val="22"/>
              </w:rPr>
              <w:t>Zoom (</w:t>
            </w:r>
            <w:proofErr w:type="spellStart"/>
            <w:r>
              <w:rPr>
                <w:rFonts w:ascii="Arial Narrow" w:eastAsia="Times New Roman" w:hAnsi="Arial Narrow" w:cs="Arial"/>
                <w:b/>
                <w:sz w:val="22"/>
                <w:szCs w:val="22"/>
              </w:rPr>
              <w:t>mtg</w:t>
            </w:r>
            <w:proofErr w:type="spellEnd"/>
            <w:r>
              <w:rPr>
                <w:rFonts w:ascii="Arial Narrow" w:eastAsia="Times New Roman" w:hAnsi="Arial Narrow" w:cs="Arial"/>
                <w:b/>
                <w:sz w:val="22"/>
                <w:szCs w:val="22"/>
              </w:rPr>
              <w:t xml:space="preserve"> technology) and Confluence (collaboration platform) short orientation</w:t>
            </w:r>
          </w:p>
          <w:p w14:paraId="1E998A93" w14:textId="77777777" w:rsidR="00F777E7" w:rsidRPr="00F777E7" w:rsidRDefault="00F777E7" w:rsidP="00F777E7">
            <w:pPr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14:paraId="44555FC2" w14:textId="77777777" w:rsidR="005158D3" w:rsidRPr="005158D3" w:rsidRDefault="001D7AAD" w:rsidP="00DE4936">
            <w:pPr>
              <w:rPr>
                <w:rFonts w:ascii="Arial Narrow" w:eastAsia="Times New Roman" w:hAnsi="Arial Narrow"/>
                <w:sz w:val="22"/>
                <w:szCs w:val="22"/>
              </w:rPr>
            </w:pPr>
            <w:r w:rsidRPr="005158D3">
              <w:rPr>
                <w:rFonts w:ascii="Arial Narrow" w:eastAsia="Times New Roman" w:hAnsi="Arial Narrow" w:cs="Arial"/>
                <w:sz w:val="22"/>
                <w:szCs w:val="22"/>
              </w:rPr>
              <w:t>J. Millar</w:t>
            </w:r>
            <w:r w:rsidR="00F83788" w:rsidRPr="005158D3">
              <w:rPr>
                <w:rFonts w:ascii="Arial Narrow" w:eastAsia="Times New Roman" w:hAnsi="Arial Narrow"/>
                <w:sz w:val="22"/>
                <w:szCs w:val="22"/>
              </w:rPr>
              <w:t xml:space="preserve"> </w:t>
            </w:r>
          </w:p>
          <w:p w14:paraId="0365EA85" w14:textId="7AA23C39" w:rsidR="005158D3" w:rsidRPr="00DE4936" w:rsidRDefault="005158D3" w:rsidP="00DE4936">
            <w:pPr>
              <w:rPr>
                <w:rFonts w:eastAsia="Times New Roman"/>
              </w:rPr>
            </w:pPr>
            <w:r w:rsidRPr="005158D3">
              <w:rPr>
                <w:rFonts w:ascii="Arial Narrow" w:eastAsia="Times New Roman" w:hAnsi="Arial Narrow"/>
                <w:sz w:val="22"/>
                <w:szCs w:val="22"/>
              </w:rPr>
              <w:t>I. Green</w:t>
            </w:r>
          </w:p>
        </w:tc>
        <w:tc>
          <w:tcPr>
            <w:tcW w:w="3330" w:type="dxa"/>
          </w:tcPr>
          <w:p w14:paraId="77E29DDF" w14:textId="6D8EAB0B" w:rsidR="00DE4936" w:rsidRDefault="00660FFC" w:rsidP="00DE4936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O</w:t>
            </w:r>
            <w:r w:rsidR="001D7AAD">
              <w:rPr>
                <w:rFonts w:ascii="Arial Narrow" w:eastAsia="Times New Roman" w:hAnsi="Arial Narrow" w:cs="Arial"/>
                <w:sz w:val="22"/>
                <w:szCs w:val="22"/>
              </w:rPr>
              <w:t>rientation of technology that w</w:t>
            </w:r>
            <w:r w:rsidR="00036D9A">
              <w:rPr>
                <w:rFonts w:ascii="Arial Narrow" w:eastAsia="Times New Roman" w:hAnsi="Arial Narrow" w:cs="Arial"/>
                <w:sz w:val="22"/>
                <w:szCs w:val="22"/>
              </w:rPr>
              <w:t>ill be used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 (Confluence, and NCPT Project Workspace shown)</w:t>
            </w:r>
          </w:p>
          <w:p w14:paraId="4BCF5EA2" w14:textId="77777777" w:rsidR="00CD2ADF" w:rsidRPr="00DE4936" w:rsidRDefault="00CD2ADF" w:rsidP="00DE4936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</w:tc>
        <w:tc>
          <w:tcPr>
            <w:tcW w:w="4166" w:type="dxa"/>
          </w:tcPr>
          <w:p w14:paraId="6D6E58F8" w14:textId="77777777" w:rsidR="00F60EEC" w:rsidRDefault="00F60EEC" w:rsidP="00F60EEC">
            <w:pPr>
              <w:pStyle w:val="ListParagraph"/>
              <w:numPr>
                <w:ilvl w:val="1"/>
                <w:numId w:val="1"/>
              </w:numPr>
              <w:shd w:val="clear" w:color="auto" w:fill="FFC000"/>
              <w:rPr>
                <w:rFonts w:ascii="Arial Narrow" w:eastAsia="Times New Roman" w:hAnsi="Arial Narrow"/>
                <w:sz w:val="22"/>
                <w:szCs w:val="22"/>
              </w:rPr>
            </w:pPr>
            <w:r>
              <w:rPr>
                <w:rFonts w:ascii="Arial Narrow" w:eastAsia="Times New Roman" w:hAnsi="Arial Narrow"/>
                <w:sz w:val="22"/>
                <w:szCs w:val="22"/>
              </w:rPr>
              <w:t>PLEASE WATCH THIS BEFORE YOU TRY TO GET ON THE MEETING:</w:t>
            </w:r>
          </w:p>
          <w:p w14:paraId="3D58266B" w14:textId="77777777" w:rsidR="00F60EEC" w:rsidRDefault="00F60EEC" w:rsidP="00F60EEC">
            <w:pPr>
              <w:pStyle w:val="ListParagraph"/>
              <w:ind w:left="0"/>
              <w:rPr>
                <w:rFonts w:ascii="Arial Narrow" w:eastAsia="Times New Roman" w:hAnsi="Arial Narrow"/>
                <w:sz w:val="22"/>
                <w:szCs w:val="22"/>
              </w:rPr>
            </w:pPr>
            <w:r w:rsidRPr="00F60EEC">
              <w:rPr>
                <w:rFonts w:ascii="Arial Narrow" w:eastAsia="Times New Roman" w:hAnsi="Arial Narrow"/>
                <w:sz w:val="22"/>
                <w:szCs w:val="22"/>
              </w:rPr>
              <w:t>Getting started with Zoom (very short video)</w:t>
            </w:r>
          </w:p>
          <w:p w14:paraId="79C6A851" w14:textId="77777777" w:rsidR="00F60EEC" w:rsidRDefault="00FD295A" w:rsidP="00F60EEC">
            <w:pPr>
              <w:pStyle w:val="ListParagraph"/>
              <w:ind w:left="0"/>
              <w:rPr>
                <w:rFonts w:ascii="Arial Narrow" w:eastAsia="Times New Roman" w:hAnsi="Arial Narrow"/>
                <w:sz w:val="22"/>
                <w:szCs w:val="22"/>
                <w:shd w:val="clear" w:color="auto" w:fill="FFFF00"/>
              </w:rPr>
            </w:pPr>
            <w:hyperlink r:id="rId7" w:history="1">
              <w:r w:rsidR="00F60EEC" w:rsidRPr="00F7776D">
                <w:rPr>
                  <w:rStyle w:val="Hyperlink"/>
                  <w:rFonts w:ascii="Arial Narrow" w:eastAsia="Times New Roman" w:hAnsi="Arial Narrow"/>
                  <w:sz w:val="22"/>
                  <w:szCs w:val="22"/>
                  <w:shd w:val="clear" w:color="auto" w:fill="FFFF00"/>
                </w:rPr>
                <w:t>https://youtu.be/vFhAEoCF7jg</w:t>
              </w:r>
            </w:hyperlink>
          </w:p>
          <w:p w14:paraId="55341646" w14:textId="77777777" w:rsidR="00F60EEC" w:rsidRPr="00F60EEC" w:rsidRDefault="00F60EEC" w:rsidP="00F60EEC">
            <w:pPr>
              <w:pStyle w:val="ListParagraph"/>
              <w:ind w:left="0"/>
              <w:rPr>
                <w:rFonts w:ascii="Arial Narrow" w:eastAsia="Times New Roman" w:hAnsi="Arial Narrow"/>
                <w:sz w:val="22"/>
                <w:szCs w:val="22"/>
              </w:rPr>
            </w:pPr>
          </w:p>
          <w:p w14:paraId="4A47562B" w14:textId="77777777" w:rsidR="005459EA" w:rsidRDefault="00036D9A" w:rsidP="00F60EEC">
            <w:pPr>
              <w:numPr>
                <w:ilvl w:val="1"/>
                <w:numId w:val="1"/>
              </w:num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Confluence User Guide:</w:t>
            </w:r>
          </w:p>
          <w:p w14:paraId="2DC18830" w14:textId="77777777" w:rsidR="00036D9A" w:rsidRDefault="00FD295A" w:rsidP="00036D9A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hyperlink r:id="rId8" w:history="1">
              <w:r w:rsidR="00036D9A" w:rsidRPr="00F7776D">
                <w:rPr>
                  <w:rStyle w:val="Hyperlink"/>
                  <w:rFonts w:ascii="Arial Narrow" w:eastAsia="Times New Roman" w:hAnsi="Arial Narrow" w:cs="Arial"/>
                  <w:sz w:val="22"/>
                  <w:szCs w:val="22"/>
                  <w:shd w:val="clear" w:color="auto" w:fill="FFFF00"/>
                </w:rPr>
                <w:t>https://confluence.ihtsdotools.org/display/ds</w:t>
              </w:r>
            </w:hyperlink>
          </w:p>
          <w:p w14:paraId="749267BC" w14:textId="77777777" w:rsidR="00F60EEC" w:rsidRPr="00F60EEC" w:rsidRDefault="00F60EEC" w:rsidP="00F60EEC">
            <w:pPr>
              <w:pStyle w:val="ListParagraph"/>
              <w:ind w:left="0"/>
              <w:rPr>
                <w:rFonts w:ascii="Arial Narrow" w:eastAsia="Times New Roman" w:hAnsi="Arial Narrow"/>
                <w:sz w:val="22"/>
                <w:szCs w:val="22"/>
              </w:rPr>
            </w:pPr>
          </w:p>
        </w:tc>
      </w:tr>
      <w:tr w:rsidR="00165AE3" w:rsidRPr="00DE4936" w14:paraId="0363A846" w14:textId="77777777" w:rsidTr="008D698B">
        <w:trPr>
          <w:trHeight w:val="768"/>
        </w:trPr>
        <w:tc>
          <w:tcPr>
            <w:tcW w:w="1320" w:type="dxa"/>
            <w:tcBorders>
              <w:bottom w:val="single" w:sz="6" w:space="0" w:color="auto"/>
            </w:tcBorders>
          </w:tcPr>
          <w:p w14:paraId="17398A86" w14:textId="7BBBE365" w:rsidR="00165AE3" w:rsidRDefault="002D4A23" w:rsidP="00D3609F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7</w:t>
            </w:r>
            <w:r w:rsidR="007D5417">
              <w:rPr>
                <w:rFonts w:ascii="Arial Narrow" w:eastAsia="Times New Roman" w:hAnsi="Arial Narrow" w:cs="Arial"/>
                <w:sz w:val="22"/>
                <w:szCs w:val="22"/>
              </w:rPr>
              <w:t>:</w:t>
            </w:r>
            <w:r w:rsidR="002D4668">
              <w:rPr>
                <w:rFonts w:ascii="Arial Narrow" w:eastAsia="Times New Roman" w:hAnsi="Arial Narrow" w:cs="Arial"/>
                <w:sz w:val="22"/>
                <w:szCs w:val="22"/>
              </w:rPr>
              <w:t>25</w:t>
            </w:r>
            <w:r w:rsidR="007D5417">
              <w:rPr>
                <w:rFonts w:ascii="Arial Narrow" w:eastAsia="Times New Roman" w:hAnsi="Arial Narrow" w:cs="Arial"/>
                <w:sz w:val="22"/>
                <w:szCs w:val="22"/>
              </w:rPr>
              <w:t xml:space="preserve"> pm </w:t>
            </w:r>
            <w:r w:rsidR="002F1B92">
              <w:rPr>
                <w:rFonts w:ascii="Arial Narrow" w:eastAsia="Times New Roman" w:hAnsi="Arial Narrow" w:cs="Arial"/>
                <w:sz w:val="22"/>
                <w:szCs w:val="22"/>
              </w:rPr>
              <w:t>UTC</w:t>
            </w:r>
          </w:p>
        </w:tc>
        <w:tc>
          <w:tcPr>
            <w:tcW w:w="4234" w:type="dxa"/>
            <w:tcBorders>
              <w:bottom w:val="single" w:sz="6" w:space="0" w:color="auto"/>
            </w:tcBorders>
          </w:tcPr>
          <w:p w14:paraId="1583F639" w14:textId="16F566A1" w:rsidR="00165AE3" w:rsidRDefault="002D4A23" w:rsidP="00B150EE">
            <w:pPr>
              <w:numPr>
                <w:ilvl w:val="0"/>
                <w:numId w:val="1"/>
              </w:numPr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b/>
                <w:sz w:val="22"/>
                <w:szCs w:val="22"/>
              </w:rPr>
              <w:t>Objectives of NCPT Clinical Project Group</w:t>
            </w:r>
          </w:p>
          <w:p w14:paraId="02899D63" w14:textId="0C3DF80C" w:rsidR="00165AE3" w:rsidRPr="007D5417" w:rsidRDefault="00165AE3" w:rsidP="002D4A23">
            <w:pPr>
              <w:pStyle w:val="ListParagraph"/>
              <w:rPr>
                <w:rFonts w:ascii="Arial Narrow" w:eastAsia="Times New Roman" w:hAnsi="Arial Narro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3D0C07C" w14:textId="77777777" w:rsidR="00165AE3" w:rsidRDefault="002D4A23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C. Papoutsakis</w:t>
            </w:r>
          </w:p>
          <w:p w14:paraId="1BDA5887" w14:textId="77777777" w:rsidR="002D4A23" w:rsidRDefault="002D4A23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J. Millar</w:t>
            </w:r>
          </w:p>
          <w:p w14:paraId="746786AD" w14:textId="7736DAEC" w:rsidR="002D4A23" w:rsidRDefault="002D4A23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J. Case</w:t>
            </w:r>
          </w:p>
        </w:tc>
        <w:tc>
          <w:tcPr>
            <w:tcW w:w="3330" w:type="dxa"/>
            <w:tcBorders>
              <w:bottom w:val="single" w:sz="6" w:space="0" w:color="auto"/>
            </w:tcBorders>
          </w:tcPr>
          <w:p w14:paraId="7EF54F7A" w14:textId="57A73805" w:rsidR="00165AE3" w:rsidRDefault="00660FFC" w:rsidP="00560281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b/>
                <w:sz w:val="22"/>
                <w:szCs w:val="22"/>
              </w:rPr>
              <w:t>Agreement to pursue first objective: promotion of NCP terms in US extension to SNOMED International</w:t>
            </w:r>
          </w:p>
          <w:p w14:paraId="202F8F47" w14:textId="77777777" w:rsidR="004905C4" w:rsidRDefault="004905C4" w:rsidP="00560281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  <w:p w14:paraId="42A67F07" w14:textId="0059DD38" w:rsidR="002D4A23" w:rsidRPr="007D5417" w:rsidRDefault="004905C4" w:rsidP="00560281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 w:rsidRPr="004905C4">
              <w:rPr>
                <w:rFonts w:ascii="Arial Narrow" w:eastAsia="Times New Roman" w:hAnsi="Arial Narrow" w:cs="Arial"/>
                <w:sz w:val="22"/>
                <w:szCs w:val="22"/>
                <w:highlight w:val="cyan"/>
              </w:rPr>
              <w:t>ACTION POINT: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2D4A23">
              <w:rPr>
                <w:rFonts w:ascii="Arial Narrow" w:eastAsia="Times New Roman" w:hAnsi="Arial Narrow" w:cs="Arial"/>
                <w:sz w:val="22"/>
                <w:szCs w:val="22"/>
              </w:rPr>
              <w:t>Frequency of meetings</w:t>
            </w:r>
            <w:r w:rsidR="00660FFC">
              <w:rPr>
                <w:rFonts w:ascii="Arial Narrow" w:eastAsia="Times New Roman" w:hAnsi="Arial Narrow" w:cs="Arial"/>
                <w:sz w:val="22"/>
                <w:szCs w:val="22"/>
              </w:rPr>
              <w:t>: monthly w. in between time reserved (to be determined via Doodle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>; CP will send</w:t>
            </w:r>
            <w:r w:rsidR="00660FFC">
              <w:rPr>
                <w:rFonts w:ascii="Arial Narrow" w:eastAsia="Times New Roman" w:hAnsi="Arial Narrow" w:cs="Arial"/>
                <w:sz w:val="22"/>
                <w:szCs w:val="22"/>
              </w:rPr>
              <w:t>)</w:t>
            </w:r>
            <w:r w:rsidR="002D4A23">
              <w:rPr>
                <w:rFonts w:ascii="Arial Narrow" w:eastAsia="Times New Roman" w:hAnsi="Arial Narrow" w:cs="Arial"/>
                <w:sz w:val="22"/>
                <w:szCs w:val="22"/>
              </w:rPr>
              <w:t xml:space="preserve"> and timeline for </w:t>
            </w:r>
            <w:r w:rsidR="008D698B">
              <w:rPr>
                <w:rFonts w:ascii="Arial Narrow" w:eastAsia="Times New Roman" w:hAnsi="Arial Narrow" w:cs="Arial"/>
                <w:sz w:val="22"/>
                <w:szCs w:val="22"/>
              </w:rPr>
              <w:t xml:space="preserve">completion of </w:t>
            </w:r>
            <w:r w:rsidR="002D4A23">
              <w:rPr>
                <w:rFonts w:ascii="Arial Narrow" w:eastAsia="Times New Roman" w:hAnsi="Arial Narrow" w:cs="Arial"/>
                <w:sz w:val="22"/>
                <w:szCs w:val="22"/>
              </w:rPr>
              <w:t>first objective</w:t>
            </w:r>
            <w:r w:rsidR="00660FFC">
              <w:rPr>
                <w:rFonts w:ascii="Arial Narrow" w:eastAsia="Times New Roman" w:hAnsi="Arial Narrow" w:cs="Arial"/>
                <w:sz w:val="22"/>
                <w:szCs w:val="22"/>
              </w:rPr>
              <w:t xml:space="preserve"> ideally for July SNOMED International Release</w:t>
            </w:r>
          </w:p>
        </w:tc>
        <w:tc>
          <w:tcPr>
            <w:tcW w:w="4166" w:type="dxa"/>
            <w:tcBorders>
              <w:bottom w:val="single" w:sz="6" w:space="0" w:color="auto"/>
            </w:tcBorders>
          </w:tcPr>
          <w:p w14:paraId="08641AC5" w14:textId="7D844187" w:rsidR="00165AE3" w:rsidRDefault="002D4A23" w:rsidP="00990D18">
            <w:pPr>
              <w:numPr>
                <w:ilvl w:val="1"/>
                <w:numId w:val="1"/>
              </w:numPr>
              <w:rPr>
                <w:rFonts w:ascii="Arial Narrow" w:eastAsia="Times New Roman" w:hAnsi="Arial Narrow"/>
                <w:sz w:val="22"/>
                <w:szCs w:val="22"/>
              </w:rPr>
            </w:pPr>
            <w:r>
              <w:rPr>
                <w:rFonts w:ascii="Arial Narrow" w:eastAsia="Times New Roman" w:hAnsi="Arial Narrow"/>
                <w:sz w:val="22"/>
                <w:szCs w:val="22"/>
              </w:rPr>
              <w:t>Excel sheet of NCP terms in US extension</w:t>
            </w:r>
          </w:p>
        </w:tc>
      </w:tr>
      <w:tr w:rsidR="00B2177E" w:rsidRPr="00DE4936" w14:paraId="519E12F9" w14:textId="77777777" w:rsidTr="008D698B">
        <w:trPr>
          <w:trHeight w:val="768"/>
        </w:trPr>
        <w:tc>
          <w:tcPr>
            <w:tcW w:w="1320" w:type="dxa"/>
            <w:shd w:val="clear" w:color="auto" w:fill="auto"/>
          </w:tcPr>
          <w:p w14:paraId="213B3B75" w14:textId="5D44A447" w:rsidR="00B2177E" w:rsidRPr="00F6796E" w:rsidRDefault="002D4A23" w:rsidP="007D5417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7</w:t>
            </w:r>
            <w:r w:rsidR="007D5417">
              <w:rPr>
                <w:rFonts w:ascii="Arial Narrow" w:eastAsia="Times New Roman" w:hAnsi="Arial Narrow" w:cs="Arial"/>
                <w:sz w:val="22"/>
                <w:szCs w:val="22"/>
              </w:rPr>
              <w:t>:</w:t>
            </w:r>
            <w:r w:rsidR="002D4668">
              <w:rPr>
                <w:rFonts w:ascii="Arial Narrow" w:eastAsia="Times New Roman" w:hAnsi="Arial Narrow" w:cs="Arial"/>
                <w:sz w:val="22"/>
                <w:szCs w:val="22"/>
              </w:rPr>
              <w:t>35</w:t>
            </w:r>
            <w:r w:rsidR="007D5417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D3609F">
              <w:rPr>
                <w:rFonts w:ascii="Arial Narrow" w:eastAsia="Times New Roman" w:hAnsi="Arial Narrow" w:cs="Arial"/>
                <w:sz w:val="22"/>
                <w:szCs w:val="22"/>
              </w:rPr>
              <w:t>p</w:t>
            </w:r>
            <w:r w:rsidR="00B2177E" w:rsidRPr="00F6796E">
              <w:rPr>
                <w:rFonts w:ascii="Arial Narrow" w:eastAsia="Times New Roman" w:hAnsi="Arial Narrow" w:cs="Arial"/>
                <w:sz w:val="22"/>
                <w:szCs w:val="22"/>
              </w:rPr>
              <w:t xml:space="preserve">m </w:t>
            </w:r>
            <w:r w:rsidR="002F1B92">
              <w:rPr>
                <w:rFonts w:ascii="Arial Narrow" w:eastAsia="Times New Roman" w:hAnsi="Arial Narrow" w:cs="Arial"/>
                <w:sz w:val="22"/>
                <w:szCs w:val="22"/>
              </w:rPr>
              <w:t>UTC</w:t>
            </w:r>
          </w:p>
        </w:tc>
        <w:tc>
          <w:tcPr>
            <w:tcW w:w="4234" w:type="dxa"/>
            <w:shd w:val="clear" w:color="auto" w:fill="auto"/>
          </w:tcPr>
          <w:p w14:paraId="7864A98E" w14:textId="518C0977" w:rsidR="00B150EE" w:rsidRDefault="008D698B" w:rsidP="00C972BE">
            <w:pPr>
              <w:numPr>
                <w:ilvl w:val="0"/>
                <w:numId w:val="1"/>
              </w:numPr>
              <w:rPr>
                <w:rFonts w:ascii="Arial Narrow" w:eastAsia="Times New Roman" w:hAnsi="Arial Narrow"/>
                <w:b/>
                <w:sz w:val="22"/>
                <w:szCs w:val="22"/>
              </w:rPr>
            </w:pPr>
            <w:r>
              <w:rPr>
                <w:rFonts w:ascii="Arial Narrow" w:eastAsia="Times New Roman" w:hAnsi="Arial Narrow"/>
                <w:b/>
                <w:sz w:val="22"/>
                <w:szCs w:val="22"/>
              </w:rPr>
              <w:t xml:space="preserve">Issue on ‘intake’ vs. ‘dietary intake’ of X </w:t>
            </w:r>
          </w:p>
          <w:p w14:paraId="48C99350" w14:textId="1AB5F0B9" w:rsidR="00B2177E" w:rsidRPr="0046286D" w:rsidRDefault="00B2177E" w:rsidP="008D698B">
            <w:pPr>
              <w:pStyle w:val="ListParagraph"/>
              <w:rPr>
                <w:rFonts w:ascii="Arial Narrow" w:eastAsia="Times New Roman" w:hAnsi="Arial Narro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8253F19" w14:textId="48189AD4" w:rsidR="005416B8" w:rsidRDefault="008D698B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C. Papoutsakis</w:t>
            </w:r>
          </w:p>
          <w:p w14:paraId="72F88144" w14:textId="18534416" w:rsidR="008D698B" w:rsidRDefault="008D698B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J. Case </w:t>
            </w:r>
          </w:p>
          <w:p w14:paraId="47F29685" w14:textId="77777777" w:rsidR="00322A2B" w:rsidRPr="00F6796E" w:rsidRDefault="00322A2B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</w:tc>
        <w:tc>
          <w:tcPr>
            <w:tcW w:w="3330" w:type="dxa"/>
            <w:shd w:val="clear" w:color="auto" w:fill="auto"/>
          </w:tcPr>
          <w:p w14:paraId="4D79A2DA" w14:textId="1D29DA6D" w:rsidR="004905C4" w:rsidRDefault="008D698B" w:rsidP="009A0CD7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Are the two concepts identical or not? </w:t>
            </w:r>
          </w:p>
          <w:p w14:paraId="3AF9D33F" w14:textId="77777777" w:rsidR="004905C4" w:rsidRDefault="004905C4" w:rsidP="009A0CD7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  <w:p w14:paraId="281AABF2" w14:textId="1F70D52D" w:rsidR="005B2294" w:rsidRDefault="004905C4" w:rsidP="009A0CD7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The two concepts are n</w:t>
            </w:r>
            <w:r w:rsidR="00660FFC">
              <w:rPr>
                <w:rFonts w:ascii="Arial Narrow" w:eastAsia="Times New Roman" w:hAnsi="Arial Narrow" w:cs="Arial"/>
                <w:sz w:val="22"/>
                <w:szCs w:val="22"/>
              </w:rPr>
              <w:t>ot identical; first concept is general; and second concept is/should/could be child of first</w:t>
            </w:r>
          </w:p>
          <w:p w14:paraId="65852F93" w14:textId="77777777" w:rsidR="00660FFC" w:rsidRDefault="00660FFC" w:rsidP="009A0CD7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  <w:p w14:paraId="417F0CAB" w14:textId="2ED15183" w:rsidR="00660FFC" w:rsidRDefault="00660FFC" w:rsidP="009A0CD7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lastRenderedPageBreak/>
              <w:t xml:space="preserve">Also, “nutrient/nutrition” at higher level than dietary </w:t>
            </w:r>
          </w:p>
          <w:p w14:paraId="2F30C9EF" w14:textId="77777777" w:rsidR="00660FFC" w:rsidRDefault="00660FFC" w:rsidP="009A0CD7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  <w:p w14:paraId="7DBFAA44" w14:textId="77777777" w:rsidR="00660FFC" w:rsidRDefault="00660FFC" w:rsidP="009A0CD7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Also, energy is separate and is not a nutrient</w:t>
            </w:r>
          </w:p>
          <w:p w14:paraId="5A675EC0" w14:textId="77777777" w:rsidR="004905C4" w:rsidRDefault="004905C4" w:rsidP="009A0CD7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  <w:p w14:paraId="4AAAD074" w14:textId="46AED9CB" w:rsidR="004905C4" w:rsidRDefault="004905C4" w:rsidP="009A0CD7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Model on Nutrition in SNOMED International needs revision before tackling first objective</w:t>
            </w:r>
          </w:p>
          <w:p w14:paraId="3CF3E7BE" w14:textId="77777777" w:rsidR="00660FFC" w:rsidRDefault="00660FFC" w:rsidP="009A0CD7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  <w:p w14:paraId="3CE60E4C" w14:textId="4F31CE06" w:rsidR="008D698B" w:rsidRDefault="004905C4" w:rsidP="004905C4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 w:rsidRPr="004905C4">
              <w:rPr>
                <w:rFonts w:ascii="Arial Narrow" w:eastAsia="Times New Roman" w:hAnsi="Arial Narrow" w:cs="Arial"/>
                <w:b/>
                <w:sz w:val="22"/>
                <w:szCs w:val="22"/>
                <w:highlight w:val="cyan"/>
              </w:rPr>
              <w:t>ACTION POINT</w:t>
            </w:r>
            <w:r w:rsidR="00660FFC" w:rsidRPr="004905C4">
              <w:rPr>
                <w:rFonts w:ascii="Arial Narrow" w:eastAsia="Times New Roman" w:hAnsi="Arial Narrow" w:cs="Arial"/>
                <w:sz w:val="22"/>
                <w:szCs w:val="22"/>
                <w:highlight w:val="cyan"/>
              </w:rPr>
              <w:t>:</w:t>
            </w:r>
            <w:r w:rsidR="00660FFC">
              <w:rPr>
                <w:rFonts w:ascii="Arial Narrow" w:eastAsia="Times New Roman" w:hAnsi="Arial Narrow" w:cs="Arial"/>
                <w:sz w:val="22"/>
                <w:szCs w:val="22"/>
              </w:rPr>
              <w:t xml:space="preserve"> Jim 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Case </w:t>
            </w:r>
            <w:bookmarkStart w:id="0" w:name="_GoBack"/>
            <w:bookmarkEnd w:id="0"/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will </w:t>
            </w:r>
            <w:r w:rsidR="00660FFC">
              <w:rPr>
                <w:rFonts w:ascii="Arial Narrow" w:eastAsia="Times New Roman" w:hAnsi="Arial Narrow" w:cs="Arial"/>
                <w:sz w:val="22"/>
                <w:szCs w:val="22"/>
              </w:rPr>
              <w:t xml:space="preserve">revise 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on a high level 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the </w:t>
            </w:r>
            <w:r w:rsidR="00660FFC">
              <w:rPr>
                <w:rFonts w:ascii="Arial Narrow" w:eastAsia="Times New Roman" w:hAnsi="Arial Narrow" w:cs="Arial"/>
                <w:sz w:val="22"/>
                <w:szCs w:val="22"/>
              </w:rPr>
              <w:t>nutr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>i</w:t>
            </w:r>
            <w:r w:rsidR="00660FFC">
              <w:rPr>
                <w:rFonts w:ascii="Arial Narrow" w:eastAsia="Times New Roman" w:hAnsi="Arial Narrow" w:cs="Arial"/>
                <w:sz w:val="22"/>
                <w:szCs w:val="22"/>
              </w:rPr>
              <w:t>tion model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660FFC">
              <w:rPr>
                <w:rFonts w:ascii="Arial Narrow" w:eastAsia="Times New Roman" w:hAnsi="Arial Narrow" w:cs="Arial"/>
                <w:sz w:val="22"/>
                <w:szCs w:val="22"/>
              </w:rPr>
              <w:t xml:space="preserve">in SNOMED International 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and post </w:t>
            </w:r>
            <w:r w:rsidR="00660FFC">
              <w:rPr>
                <w:rFonts w:ascii="Arial Narrow" w:eastAsia="Times New Roman" w:hAnsi="Arial Narrow" w:cs="Arial"/>
                <w:sz w:val="22"/>
                <w:szCs w:val="22"/>
              </w:rPr>
              <w:t>for review on CONFLUENCE after the holidays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>.</w:t>
            </w:r>
          </w:p>
          <w:p w14:paraId="408550A5" w14:textId="26EE5495" w:rsidR="004905C4" w:rsidRPr="00573BEF" w:rsidRDefault="004905C4" w:rsidP="004905C4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Members to provide input.</w:t>
            </w:r>
          </w:p>
        </w:tc>
        <w:tc>
          <w:tcPr>
            <w:tcW w:w="4166" w:type="dxa"/>
            <w:shd w:val="clear" w:color="auto" w:fill="auto"/>
          </w:tcPr>
          <w:p w14:paraId="5573AC19" w14:textId="56B4CF99" w:rsidR="005416B8" w:rsidRPr="00CD2ADF" w:rsidRDefault="008D698B" w:rsidP="0080430B">
            <w:pPr>
              <w:numPr>
                <w:ilvl w:val="1"/>
                <w:numId w:val="1"/>
              </w:num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lastRenderedPageBreak/>
              <w:t xml:space="preserve">Issue as </w:t>
            </w:r>
            <w:r w:rsidR="005158D3">
              <w:rPr>
                <w:rFonts w:ascii="Arial Narrow" w:hAnsi="Arial Narrow"/>
                <w:sz w:val="22"/>
                <w:szCs w:val="22"/>
              </w:rPr>
              <w:t>posted</w:t>
            </w:r>
            <w:r>
              <w:rPr>
                <w:rFonts w:ascii="Arial Narrow" w:hAnsi="Arial Narrow"/>
                <w:sz w:val="22"/>
                <w:szCs w:val="22"/>
              </w:rPr>
              <w:t xml:space="preserve"> by Jim Case </w:t>
            </w:r>
            <w:r w:rsidR="005158D3">
              <w:rPr>
                <w:rFonts w:ascii="Arial Narrow" w:hAnsi="Arial Narrow"/>
                <w:sz w:val="22"/>
                <w:szCs w:val="22"/>
              </w:rPr>
              <w:t>on CONFLUENCE</w:t>
            </w:r>
          </w:p>
        </w:tc>
      </w:tr>
      <w:tr w:rsidR="007D5417" w:rsidRPr="00DE4936" w14:paraId="76C528C3" w14:textId="77777777" w:rsidTr="008D698B">
        <w:trPr>
          <w:trHeight w:val="768"/>
        </w:trPr>
        <w:tc>
          <w:tcPr>
            <w:tcW w:w="1320" w:type="dxa"/>
            <w:shd w:val="clear" w:color="auto" w:fill="auto"/>
          </w:tcPr>
          <w:p w14:paraId="384AB6C5" w14:textId="60BF535F" w:rsidR="007D5417" w:rsidRDefault="008D698B" w:rsidP="007D5417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7</w:t>
            </w:r>
            <w:r w:rsidR="007D5417">
              <w:rPr>
                <w:rFonts w:ascii="Arial Narrow" w:eastAsia="Times New Roman" w:hAnsi="Arial Narrow" w:cs="Arial"/>
                <w:sz w:val="22"/>
                <w:szCs w:val="22"/>
              </w:rPr>
              <w:t>:5</w:t>
            </w:r>
            <w:r w:rsidR="002D4668">
              <w:rPr>
                <w:rFonts w:ascii="Arial Narrow" w:eastAsia="Times New Roman" w:hAnsi="Arial Narrow" w:cs="Arial"/>
                <w:sz w:val="22"/>
                <w:szCs w:val="22"/>
              </w:rPr>
              <w:t>5</w:t>
            </w:r>
            <w:r w:rsidR="007D5417">
              <w:rPr>
                <w:rFonts w:ascii="Arial Narrow" w:eastAsia="Times New Roman" w:hAnsi="Arial Narrow" w:cs="Arial"/>
                <w:sz w:val="22"/>
                <w:szCs w:val="22"/>
              </w:rPr>
              <w:t xml:space="preserve"> pm </w:t>
            </w:r>
            <w:r w:rsidR="002F1B92">
              <w:rPr>
                <w:rFonts w:ascii="Arial Narrow" w:eastAsia="Times New Roman" w:hAnsi="Arial Narrow" w:cs="Arial"/>
                <w:sz w:val="22"/>
                <w:szCs w:val="22"/>
              </w:rPr>
              <w:t>UTC</w:t>
            </w:r>
          </w:p>
        </w:tc>
        <w:tc>
          <w:tcPr>
            <w:tcW w:w="4234" w:type="dxa"/>
            <w:shd w:val="clear" w:color="auto" w:fill="auto"/>
          </w:tcPr>
          <w:p w14:paraId="6970635A" w14:textId="77777777" w:rsidR="007D5417" w:rsidRDefault="008D698B" w:rsidP="00C972BE">
            <w:pPr>
              <w:numPr>
                <w:ilvl w:val="0"/>
                <w:numId w:val="1"/>
              </w:numPr>
              <w:rPr>
                <w:rFonts w:ascii="Arial Narrow" w:eastAsia="Times New Roman" w:hAnsi="Arial Narrow"/>
                <w:b/>
                <w:sz w:val="22"/>
                <w:szCs w:val="22"/>
              </w:rPr>
            </w:pPr>
            <w:r>
              <w:rPr>
                <w:rFonts w:ascii="Arial Narrow" w:eastAsia="Times New Roman" w:hAnsi="Arial Narrow"/>
                <w:b/>
                <w:sz w:val="22"/>
                <w:szCs w:val="22"/>
              </w:rPr>
              <w:t>Summary and Adjourn</w:t>
            </w:r>
          </w:p>
          <w:p w14:paraId="25527504" w14:textId="3705829C" w:rsidR="008D698B" w:rsidRDefault="008D698B" w:rsidP="008D698B">
            <w:pPr>
              <w:ind w:left="360"/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75FDEEF" w14:textId="1D108A9B" w:rsidR="007D5417" w:rsidRDefault="008D698B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C. Papoutsakis</w:t>
            </w:r>
          </w:p>
          <w:p w14:paraId="1EA23015" w14:textId="1CDC45CB" w:rsidR="008D698B" w:rsidRDefault="008D698B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J. Millar</w:t>
            </w:r>
          </w:p>
          <w:p w14:paraId="63F877C6" w14:textId="77777777" w:rsidR="007D5417" w:rsidRDefault="007D5417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</w:tc>
        <w:tc>
          <w:tcPr>
            <w:tcW w:w="3330" w:type="dxa"/>
            <w:shd w:val="clear" w:color="auto" w:fill="auto"/>
          </w:tcPr>
          <w:p w14:paraId="4E17D7EC" w14:textId="301C7B5C" w:rsidR="007D5417" w:rsidRPr="007D5417" w:rsidRDefault="00660FFC" w:rsidP="00560281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proofErr w:type="spellStart"/>
            <w:r>
              <w:rPr>
                <w:rFonts w:ascii="Arial Narrow" w:eastAsia="Times New Roman" w:hAnsi="Arial Narrow" w:cs="Arial"/>
                <w:sz w:val="22"/>
                <w:szCs w:val="22"/>
              </w:rPr>
              <w:t>Mtg</w:t>
            </w:r>
            <w:proofErr w:type="spellEnd"/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 adjourned at 8:15PM </w:t>
            </w:r>
            <w:r w:rsidR="002F1B92">
              <w:rPr>
                <w:rFonts w:ascii="Arial Narrow" w:eastAsia="Times New Roman" w:hAnsi="Arial Narrow" w:cs="Arial"/>
                <w:sz w:val="22"/>
                <w:szCs w:val="22"/>
              </w:rPr>
              <w:t>UTC</w:t>
            </w:r>
          </w:p>
        </w:tc>
        <w:tc>
          <w:tcPr>
            <w:tcW w:w="4166" w:type="dxa"/>
            <w:shd w:val="clear" w:color="auto" w:fill="auto"/>
          </w:tcPr>
          <w:p w14:paraId="03C34F48" w14:textId="16FEBA16" w:rsidR="007D5417" w:rsidRPr="00CD2ADF" w:rsidRDefault="007D5417" w:rsidP="008D698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46389B2" w14:textId="77777777" w:rsidR="00CD5AB7" w:rsidRPr="00AF73C0" w:rsidRDefault="00CD5AB7" w:rsidP="00D037BC">
      <w:pPr>
        <w:rPr>
          <w:b/>
        </w:rPr>
      </w:pPr>
    </w:p>
    <w:p w14:paraId="79A612C7" w14:textId="77777777" w:rsidR="00464CFD" w:rsidRDefault="00464CFD" w:rsidP="003065B2">
      <w:pPr>
        <w:rPr>
          <w:sz w:val="16"/>
          <w:szCs w:val="16"/>
        </w:rPr>
      </w:pPr>
    </w:p>
    <w:sectPr w:rsidR="00464CFD" w:rsidSect="001B6F1C">
      <w:headerReference w:type="default" r:id="rId9"/>
      <w:footerReference w:type="default" r:id="rId10"/>
      <w:type w:val="continuous"/>
      <w:pgSz w:w="15840" w:h="12240" w:orient="landscape" w:code="1"/>
      <w:pgMar w:top="720" w:right="720" w:bottom="90" w:left="720" w:header="54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C6799" w14:textId="77777777" w:rsidR="00FD295A" w:rsidRDefault="00FD295A" w:rsidP="00765404">
      <w:r>
        <w:separator/>
      </w:r>
    </w:p>
  </w:endnote>
  <w:endnote w:type="continuationSeparator" w:id="0">
    <w:p w14:paraId="423FA00B" w14:textId="77777777" w:rsidR="00FD295A" w:rsidRDefault="00FD295A" w:rsidP="0076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875D9" w14:textId="3317DB59" w:rsidR="00F60EEC" w:rsidRPr="00FD25EA" w:rsidRDefault="00F60EEC">
    <w:pPr>
      <w:pStyle w:val="Footer"/>
      <w:jc w:val="right"/>
      <w:rPr>
        <w:sz w:val="16"/>
        <w:szCs w:val="16"/>
      </w:rPr>
    </w:pPr>
    <w:r w:rsidRPr="00FD25EA">
      <w:rPr>
        <w:sz w:val="16"/>
        <w:szCs w:val="16"/>
      </w:rPr>
      <w:fldChar w:fldCharType="begin"/>
    </w:r>
    <w:r w:rsidRPr="00FD25EA">
      <w:rPr>
        <w:sz w:val="16"/>
        <w:szCs w:val="16"/>
      </w:rPr>
      <w:instrText xml:space="preserve"> PAGE   \* MERGEFORMAT </w:instrText>
    </w:r>
    <w:r w:rsidRPr="00FD25EA">
      <w:rPr>
        <w:sz w:val="16"/>
        <w:szCs w:val="16"/>
      </w:rPr>
      <w:fldChar w:fldCharType="separate"/>
    </w:r>
    <w:r w:rsidR="004905C4">
      <w:rPr>
        <w:noProof/>
        <w:sz w:val="16"/>
        <w:szCs w:val="16"/>
      </w:rPr>
      <w:t>2</w:t>
    </w:r>
    <w:r w:rsidRPr="00FD25EA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43AB9" w14:textId="77777777" w:rsidR="00FD295A" w:rsidRDefault="00FD295A" w:rsidP="00765404">
      <w:r>
        <w:separator/>
      </w:r>
    </w:p>
  </w:footnote>
  <w:footnote w:type="continuationSeparator" w:id="0">
    <w:p w14:paraId="06A3FED4" w14:textId="77777777" w:rsidR="00FD295A" w:rsidRDefault="00FD295A" w:rsidP="00765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652" w:type="dxa"/>
      <w:tblInd w:w="-162" w:type="dxa"/>
      <w:tblBorders>
        <w:top w:val="single" w:sz="12" w:space="0" w:color="auto"/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652"/>
    </w:tblGrid>
    <w:tr w:rsidR="00F60EEC" w:rsidRPr="008B6CEC" w14:paraId="36082F37" w14:textId="77777777" w:rsidTr="00036D9A">
      <w:tc>
        <w:tcPr>
          <w:tcW w:w="14652" w:type="dxa"/>
        </w:tcPr>
        <w:p w14:paraId="1593558C" w14:textId="2A615527" w:rsidR="00F60EEC" w:rsidRPr="008B6CEC" w:rsidRDefault="00F60EEC" w:rsidP="008B6CEC">
          <w:pPr>
            <w:tabs>
              <w:tab w:val="left" w:pos="1350"/>
            </w:tabs>
            <w:rPr>
              <w:rFonts w:ascii="Arial Narrow" w:hAnsi="Arial Narrow"/>
              <w:b/>
              <w:sz w:val="28"/>
              <w:szCs w:val="28"/>
            </w:rPr>
          </w:pPr>
          <w:r w:rsidRPr="005C1CC0">
            <w:rPr>
              <w:rFonts w:ascii="Arial Narrow" w:hAnsi="Arial Narrow"/>
              <w:b/>
              <w:sz w:val="28"/>
              <w:szCs w:val="28"/>
            </w:rPr>
            <w:t>Nutrition Care Process Terminology Clinical Project Group</w:t>
          </w:r>
          <w:r>
            <w:rPr>
              <w:rFonts w:ascii="Arial Narrow" w:hAnsi="Arial Narrow"/>
              <w:b/>
              <w:sz w:val="28"/>
              <w:szCs w:val="28"/>
            </w:rPr>
            <w:t xml:space="preserve"> </w:t>
          </w:r>
          <w:r w:rsidR="00660FFC" w:rsidRPr="00660FFC">
            <w:rPr>
              <w:rFonts w:ascii="Arial Narrow" w:hAnsi="Arial Narrow"/>
              <w:b/>
              <w:sz w:val="28"/>
              <w:szCs w:val="28"/>
              <w:highlight w:val="cyan"/>
            </w:rPr>
            <w:t>MINUTES</w:t>
          </w:r>
          <w:r w:rsidRPr="008B6CEC">
            <w:rPr>
              <w:rFonts w:ascii="Arial Narrow" w:hAnsi="Arial Narrow"/>
              <w:b/>
              <w:sz w:val="28"/>
              <w:szCs w:val="28"/>
            </w:rPr>
            <w:t xml:space="preserve"> </w:t>
          </w:r>
        </w:p>
        <w:p w14:paraId="504594E1" w14:textId="3222C4E3" w:rsidR="00F60EEC" w:rsidRPr="008B6CEC" w:rsidRDefault="00F60EEC" w:rsidP="008B6CEC">
          <w:pPr>
            <w:tabs>
              <w:tab w:val="left" w:pos="1350"/>
            </w:tabs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Monday December 18</w:t>
          </w:r>
          <w:r w:rsidRPr="008B6CEC">
            <w:rPr>
              <w:rFonts w:ascii="Arial Narrow" w:hAnsi="Arial Narrow"/>
              <w:b/>
            </w:rPr>
            <w:t>, 201</w:t>
          </w:r>
          <w:r>
            <w:rPr>
              <w:rFonts w:ascii="Arial Narrow" w:hAnsi="Arial Narrow"/>
              <w:b/>
            </w:rPr>
            <w:t>7</w:t>
          </w:r>
          <w:r w:rsidRPr="008B6CEC">
            <w:rPr>
              <w:rFonts w:ascii="Arial Narrow" w:hAnsi="Arial Narrow"/>
              <w:b/>
            </w:rPr>
            <w:t xml:space="preserve"> </w:t>
          </w:r>
          <w:r>
            <w:rPr>
              <w:rFonts w:ascii="Arial Narrow" w:hAnsi="Arial Narrow"/>
              <w:b/>
            </w:rPr>
            <w:sym w:font="Wingdings" w:char="F077"/>
          </w:r>
          <w:r w:rsidRPr="008B6CEC">
            <w:rPr>
              <w:rFonts w:ascii="Arial Narrow" w:hAnsi="Arial Narrow"/>
              <w:b/>
            </w:rPr>
            <w:t xml:space="preserve"> </w:t>
          </w:r>
          <w:r>
            <w:rPr>
              <w:rFonts w:ascii="Arial Narrow" w:hAnsi="Arial Narrow"/>
              <w:b/>
            </w:rPr>
            <w:t xml:space="preserve">7:00 PM  </w:t>
          </w:r>
          <w:r w:rsidR="002F1B92">
            <w:rPr>
              <w:rFonts w:ascii="Arial Narrow" w:hAnsi="Arial Narrow"/>
              <w:b/>
            </w:rPr>
            <w:t>UTC</w:t>
          </w:r>
          <w:r>
            <w:rPr>
              <w:rFonts w:ascii="Arial Narrow" w:hAnsi="Arial Narrow"/>
              <w:b/>
            </w:rPr>
            <w:t xml:space="preserve"> + 0 (1:00 PM CST)</w:t>
          </w:r>
        </w:p>
        <w:p w14:paraId="186D5E59" w14:textId="77777777" w:rsidR="00F60EEC" w:rsidRPr="00036D9A" w:rsidRDefault="00F60EEC" w:rsidP="008B6CEC">
          <w:r w:rsidRPr="00036D9A">
            <w:rPr>
              <w:rFonts w:ascii="Arial Narrow" w:hAnsi="Arial Narrow"/>
              <w:b/>
              <w:highlight w:val="yellow"/>
            </w:rPr>
            <w:t>Zoom:</w:t>
          </w:r>
          <w:r w:rsidRPr="00036D9A">
            <w:rPr>
              <w:rFonts w:ascii="Arial Narrow" w:hAnsi="Arial Narrow"/>
              <w:highlight w:val="yellow"/>
            </w:rPr>
            <w:t xml:space="preserve"> </w:t>
          </w:r>
          <w:hyperlink r:id="rId1" w:tgtFrame="_blank" w:history="1">
            <w:r w:rsidRPr="00036D9A">
              <w:rPr>
                <w:rStyle w:val="Hyperlink"/>
                <w:rFonts w:ascii="Arial" w:hAnsi="Arial" w:cs="Arial"/>
                <w:color w:val="3B73AF"/>
                <w:highlight w:val="yellow"/>
                <w:shd w:val="clear" w:color="auto" w:fill="FFFFFF"/>
              </w:rPr>
              <w:t>https://snomed.zoom.us/my/nutritioncrg</w:t>
            </w:r>
          </w:hyperlink>
          <w:r w:rsidRPr="00036D9A">
            <w:rPr>
              <w:highlight w:val="yellow"/>
            </w:rPr>
            <w:t xml:space="preserve"> </w:t>
          </w:r>
          <w:r w:rsidRPr="00036D9A">
            <w:t>(</w:t>
          </w:r>
          <w:r w:rsidRPr="00036D9A">
            <w:rPr>
              <w:rFonts w:ascii="Arial" w:hAnsi="Arial" w:cs="Arial"/>
              <w:color w:val="333333"/>
              <w:shd w:val="clear" w:color="auto" w:fill="FFFFFF"/>
            </w:rPr>
            <w:t>The link provides a Zoom discussion forum, which doesn't require a chair/lead person, but provides access to a discussion space. All the functionality is still available, video, screen share.</w:t>
          </w:r>
          <w:r>
            <w:rPr>
              <w:rFonts w:ascii="Arial" w:hAnsi="Arial" w:cs="Arial"/>
              <w:color w:val="333333"/>
              <w:shd w:val="clear" w:color="auto" w:fill="FFFFFF"/>
            </w:rPr>
            <w:t>)</w:t>
          </w:r>
        </w:p>
        <w:p w14:paraId="36C9314F" w14:textId="7780A154" w:rsidR="00F60EEC" w:rsidRDefault="00F60EEC" w:rsidP="005C1CC0">
          <w:pPr>
            <w:rPr>
              <w:rFonts w:ascii="Arial Narrow" w:hAnsi="Arial Narrow"/>
              <w:sz w:val="18"/>
              <w:szCs w:val="18"/>
            </w:rPr>
          </w:pPr>
          <w:r w:rsidRPr="00036D9A">
            <w:rPr>
              <w:rFonts w:ascii="Arial Narrow" w:hAnsi="Arial Narrow"/>
              <w:b/>
              <w:sz w:val="18"/>
              <w:szCs w:val="18"/>
            </w:rPr>
            <w:t>Members</w:t>
          </w:r>
          <w:r w:rsidR="002B3239">
            <w:rPr>
              <w:rFonts w:ascii="Arial Narrow" w:hAnsi="Arial Narrow"/>
              <w:b/>
              <w:sz w:val="18"/>
              <w:szCs w:val="18"/>
            </w:rPr>
            <w:t xml:space="preserve"> (present)</w:t>
          </w:r>
          <w:r w:rsidRPr="00036D9A">
            <w:rPr>
              <w:rFonts w:ascii="Arial Narrow" w:hAnsi="Arial Narrow"/>
              <w:b/>
              <w:sz w:val="18"/>
              <w:szCs w:val="18"/>
            </w:rPr>
            <w:t xml:space="preserve">: </w:t>
          </w:r>
          <w:r w:rsidRPr="00036D9A">
            <w:rPr>
              <w:rFonts w:ascii="Arial Narrow" w:hAnsi="Arial Narrow"/>
              <w:sz w:val="18"/>
              <w:szCs w:val="18"/>
            </w:rPr>
            <w:t>Alison Steiber (</w:t>
          </w:r>
          <w:proofErr w:type="spellStart"/>
          <w:r w:rsidRPr="00036D9A">
            <w:rPr>
              <w:rFonts w:ascii="Arial Narrow" w:hAnsi="Arial Narrow"/>
              <w:sz w:val="18"/>
              <w:szCs w:val="18"/>
            </w:rPr>
            <w:t>asteiber</w:t>
          </w:r>
          <w:proofErr w:type="spellEnd"/>
          <w:r w:rsidRPr="00036D9A">
            <w:rPr>
              <w:rFonts w:ascii="Arial Narrow" w:hAnsi="Arial Narrow"/>
              <w:sz w:val="18"/>
              <w:szCs w:val="18"/>
            </w:rPr>
            <w:t>) USA,  Angela Vivanti (</w:t>
          </w:r>
          <w:proofErr w:type="spellStart"/>
          <w:r w:rsidRPr="00036D9A">
            <w:rPr>
              <w:rFonts w:ascii="Arial Narrow" w:hAnsi="Arial Narrow"/>
              <w:sz w:val="18"/>
              <w:szCs w:val="18"/>
            </w:rPr>
            <w:t>avivanti</w:t>
          </w:r>
          <w:proofErr w:type="spellEnd"/>
          <w:r w:rsidRPr="00036D9A">
            <w:rPr>
              <w:rFonts w:ascii="Arial Narrow" w:hAnsi="Arial Narrow"/>
              <w:sz w:val="18"/>
              <w:szCs w:val="18"/>
            </w:rPr>
            <w:t>) Australia,  Brenda Hotson (</w:t>
          </w:r>
          <w:proofErr w:type="spellStart"/>
          <w:r w:rsidRPr="00036D9A">
            <w:rPr>
              <w:rFonts w:ascii="Arial Narrow" w:hAnsi="Arial Narrow"/>
              <w:sz w:val="18"/>
              <w:szCs w:val="18"/>
            </w:rPr>
            <w:t>bhotson</w:t>
          </w:r>
          <w:proofErr w:type="spellEnd"/>
          <w:r w:rsidRPr="00036D9A">
            <w:rPr>
              <w:rFonts w:ascii="Arial Narrow" w:hAnsi="Arial Narrow"/>
              <w:sz w:val="18"/>
              <w:szCs w:val="18"/>
            </w:rPr>
            <w:t>) Canada,  Constantina Papoutsakis (</w:t>
          </w:r>
          <w:proofErr w:type="spellStart"/>
          <w:r w:rsidRPr="00036D9A">
            <w:rPr>
              <w:rFonts w:ascii="Arial Narrow" w:hAnsi="Arial Narrow"/>
              <w:sz w:val="18"/>
              <w:szCs w:val="18"/>
            </w:rPr>
            <w:t>cpapoutsakis</w:t>
          </w:r>
          <w:proofErr w:type="spellEnd"/>
          <w:r w:rsidRPr="00036D9A">
            <w:rPr>
              <w:rFonts w:ascii="Arial Narrow" w:hAnsi="Arial Narrow"/>
              <w:sz w:val="18"/>
              <w:szCs w:val="18"/>
            </w:rPr>
            <w:t>) USA,  Elisabet Rothenberg (</w:t>
          </w:r>
          <w:proofErr w:type="spellStart"/>
          <w:r w:rsidRPr="00036D9A">
            <w:rPr>
              <w:rFonts w:ascii="Arial Narrow" w:hAnsi="Arial Narrow"/>
              <w:sz w:val="18"/>
              <w:szCs w:val="18"/>
            </w:rPr>
            <w:t>erothenberg</w:t>
          </w:r>
          <w:proofErr w:type="spellEnd"/>
          <w:r w:rsidRPr="00036D9A">
            <w:rPr>
              <w:rFonts w:ascii="Arial Narrow" w:hAnsi="Arial Narrow"/>
              <w:sz w:val="18"/>
              <w:szCs w:val="18"/>
            </w:rPr>
            <w:t>) Sweden,  Lee Unangst (</w:t>
          </w:r>
          <w:proofErr w:type="spellStart"/>
          <w:r w:rsidRPr="00036D9A">
            <w:rPr>
              <w:rFonts w:ascii="Arial Narrow" w:hAnsi="Arial Narrow"/>
              <w:sz w:val="18"/>
              <w:szCs w:val="18"/>
            </w:rPr>
            <w:t>lunangst</w:t>
          </w:r>
          <w:proofErr w:type="spellEnd"/>
          <w:r w:rsidRPr="00036D9A">
            <w:rPr>
              <w:rFonts w:ascii="Arial Narrow" w:hAnsi="Arial Narrow"/>
              <w:sz w:val="18"/>
              <w:szCs w:val="18"/>
            </w:rPr>
            <w:t xml:space="preserve">) (USA), Luise </w:t>
          </w:r>
          <w:proofErr w:type="spellStart"/>
          <w:r w:rsidRPr="00036D9A">
            <w:rPr>
              <w:rFonts w:ascii="Arial Narrow" w:hAnsi="Arial Narrow"/>
              <w:sz w:val="18"/>
              <w:szCs w:val="18"/>
            </w:rPr>
            <w:t>Persson</w:t>
          </w:r>
          <w:proofErr w:type="spellEnd"/>
          <w:r w:rsidRPr="00036D9A">
            <w:rPr>
              <w:rFonts w:ascii="Arial Narrow" w:hAnsi="Arial Narrow"/>
              <w:sz w:val="18"/>
              <w:szCs w:val="18"/>
            </w:rPr>
            <w:t xml:space="preserve"> Kopp (</w:t>
          </w:r>
          <w:proofErr w:type="spellStart"/>
          <w:r w:rsidRPr="00036D9A">
            <w:rPr>
              <w:rFonts w:ascii="Arial Narrow" w:hAnsi="Arial Narrow"/>
              <w:sz w:val="18"/>
              <w:szCs w:val="18"/>
            </w:rPr>
            <w:t>lpkopp</w:t>
          </w:r>
          <w:proofErr w:type="spellEnd"/>
          <w:r w:rsidRPr="00036D9A">
            <w:rPr>
              <w:rFonts w:ascii="Arial Narrow" w:hAnsi="Arial Narrow"/>
              <w:sz w:val="18"/>
              <w:szCs w:val="18"/>
            </w:rPr>
            <w:t>) Denmark,  Lyn Lloyd (</w:t>
          </w:r>
          <w:proofErr w:type="spellStart"/>
          <w:r w:rsidRPr="00036D9A">
            <w:rPr>
              <w:rFonts w:ascii="Arial Narrow" w:hAnsi="Arial Narrow"/>
              <w:sz w:val="18"/>
              <w:szCs w:val="18"/>
            </w:rPr>
            <w:t>llloyd</w:t>
          </w:r>
          <w:proofErr w:type="spellEnd"/>
          <w:r w:rsidRPr="00036D9A">
            <w:rPr>
              <w:rFonts w:ascii="Arial Narrow" w:hAnsi="Arial Narrow"/>
              <w:sz w:val="18"/>
              <w:szCs w:val="18"/>
            </w:rPr>
            <w:t>) New Zealand,  Naomi Trostler (</w:t>
          </w:r>
          <w:proofErr w:type="spellStart"/>
          <w:r w:rsidRPr="00036D9A">
            <w:rPr>
              <w:rFonts w:ascii="Arial Narrow" w:hAnsi="Arial Narrow"/>
              <w:sz w:val="18"/>
              <w:szCs w:val="18"/>
            </w:rPr>
            <w:t>ntrostler</w:t>
          </w:r>
          <w:proofErr w:type="spellEnd"/>
          <w:r w:rsidRPr="00036D9A">
            <w:rPr>
              <w:rFonts w:ascii="Arial Narrow" w:hAnsi="Arial Narrow"/>
              <w:sz w:val="18"/>
              <w:szCs w:val="18"/>
            </w:rPr>
            <w:t>) Israel,  William Swan (</w:t>
          </w:r>
          <w:proofErr w:type="spellStart"/>
          <w:r w:rsidRPr="00036D9A">
            <w:rPr>
              <w:rFonts w:ascii="Arial Narrow" w:hAnsi="Arial Narrow"/>
              <w:sz w:val="18"/>
              <w:szCs w:val="18"/>
            </w:rPr>
            <w:t>wswan</w:t>
          </w:r>
          <w:proofErr w:type="spellEnd"/>
          <w:r w:rsidRPr="00036D9A">
            <w:rPr>
              <w:rFonts w:ascii="Arial Narrow" w:hAnsi="Arial Narrow"/>
              <w:sz w:val="18"/>
              <w:szCs w:val="18"/>
            </w:rPr>
            <w:t>) USA</w:t>
          </w:r>
        </w:p>
        <w:p w14:paraId="28C734B3" w14:textId="3BB51FCC" w:rsidR="002B3239" w:rsidRPr="00036D9A" w:rsidRDefault="002B3239" w:rsidP="005C1CC0">
          <w:pPr>
            <w:rPr>
              <w:rFonts w:ascii="Arial Narrow" w:hAnsi="Arial Narrow"/>
              <w:b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 xml:space="preserve">Absent: </w:t>
          </w:r>
          <w:r w:rsidRPr="00036D9A">
            <w:rPr>
              <w:rFonts w:ascii="Arial Narrow" w:hAnsi="Arial Narrow"/>
              <w:sz w:val="18"/>
              <w:szCs w:val="18"/>
            </w:rPr>
            <w:t xml:space="preserve">Sissi Stove </w:t>
          </w:r>
          <w:proofErr w:type="spellStart"/>
          <w:r w:rsidRPr="00036D9A">
            <w:rPr>
              <w:rFonts w:ascii="Arial Narrow" w:hAnsi="Arial Narrow"/>
              <w:sz w:val="18"/>
              <w:szCs w:val="18"/>
            </w:rPr>
            <w:t>Lirentzen</w:t>
          </w:r>
          <w:proofErr w:type="spellEnd"/>
          <w:r w:rsidRPr="00036D9A">
            <w:rPr>
              <w:rFonts w:ascii="Arial Narrow" w:hAnsi="Arial Narrow"/>
              <w:sz w:val="18"/>
              <w:szCs w:val="18"/>
            </w:rPr>
            <w:t xml:space="preserve"> (</w:t>
          </w:r>
          <w:proofErr w:type="spellStart"/>
          <w:r w:rsidRPr="00036D9A">
            <w:rPr>
              <w:rFonts w:ascii="Arial Narrow" w:hAnsi="Arial Narrow"/>
              <w:sz w:val="18"/>
              <w:szCs w:val="18"/>
            </w:rPr>
            <w:t>sslirentzen</w:t>
          </w:r>
          <w:proofErr w:type="spellEnd"/>
          <w:r w:rsidRPr="00036D9A">
            <w:rPr>
              <w:rFonts w:ascii="Arial Narrow" w:hAnsi="Arial Narrow"/>
              <w:sz w:val="18"/>
              <w:szCs w:val="18"/>
            </w:rPr>
            <w:t>) Norway,</w:t>
          </w:r>
        </w:p>
        <w:p w14:paraId="5F756748" w14:textId="1CBA0E67" w:rsidR="00F60EEC" w:rsidRPr="003C6FE5" w:rsidRDefault="00F60EEC" w:rsidP="005C1CC0">
          <w:pPr>
            <w:rPr>
              <w:rFonts w:ascii="Arial Narrow" w:hAnsi="Arial Narrow"/>
              <w:sz w:val="18"/>
              <w:szCs w:val="18"/>
            </w:rPr>
          </w:pPr>
          <w:r w:rsidRPr="00036D9A">
            <w:rPr>
              <w:rFonts w:ascii="Arial Narrow" w:hAnsi="Arial Narrow"/>
              <w:b/>
              <w:sz w:val="18"/>
              <w:szCs w:val="18"/>
            </w:rPr>
            <w:t xml:space="preserve">SNOMED Staff: </w:t>
          </w:r>
          <w:r w:rsidR="002B3239">
            <w:rPr>
              <w:rFonts w:ascii="Arial Narrow" w:hAnsi="Arial Narrow"/>
              <w:b/>
              <w:sz w:val="18"/>
              <w:szCs w:val="18"/>
            </w:rPr>
            <w:t xml:space="preserve">(present) </w:t>
          </w:r>
          <w:r w:rsidRPr="00036D9A">
            <w:rPr>
              <w:rFonts w:ascii="Arial Narrow" w:hAnsi="Arial Narrow"/>
              <w:sz w:val="18"/>
              <w:szCs w:val="18"/>
            </w:rPr>
            <w:t>James Case (Terminologist), Jane Millar (Collaboration Lead – Consultant), Ian Green (Customer Relations Lead Europe and Clinical Engagement Business Manager)</w:t>
          </w:r>
        </w:p>
      </w:tc>
    </w:tr>
  </w:tbl>
  <w:p w14:paraId="730826B2" w14:textId="77777777" w:rsidR="00F60EEC" w:rsidRDefault="00F60E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14127"/>
    <w:multiLevelType w:val="multilevel"/>
    <w:tmpl w:val="9E1E57C6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" w15:restartNumberingAfterBreak="0">
    <w:nsid w:val="0C0C6934"/>
    <w:multiLevelType w:val="hybridMultilevel"/>
    <w:tmpl w:val="81AE883A"/>
    <w:lvl w:ilvl="0" w:tplc="1A9635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67139"/>
    <w:multiLevelType w:val="hybridMultilevel"/>
    <w:tmpl w:val="1DC69FDC"/>
    <w:lvl w:ilvl="0" w:tplc="254C46BC">
      <w:start w:val="6"/>
      <w:numFmt w:val="decimal"/>
      <w:lvlText w:val="%1.0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9760372"/>
    <w:multiLevelType w:val="hybridMultilevel"/>
    <w:tmpl w:val="D2941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8740C"/>
    <w:multiLevelType w:val="hybridMultilevel"/>
    <w:tmpl w:val="5E101C80"/>
    <w:lvl w:ilvl="0" w:tplc="F7D43E38">
      <w:start w:val="6"/>
      <w:numFmt w:val="decimal"/>
      <w:lvlText w:val="%1.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14034F"/>
    <w:multiLevelType w:val="multilevel"/>
    <w:tmpl w:val="840A160A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1116069"/>
    <w:multiLevelType w:val="hybridMultilevel"/>
    <w:tmpl w:val="6C14BB4A"/>
    <w:lvl w:ilvl="0" w:tplc="1A9635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C17DA"/>
    <w:multiLevelType w:val="hybridMultilevel"/>
    <w:tmpl w:val="2DDE16F4"/>
    <w:lvl w:ilvl="0" w:tplc="4B9AD6CA">
      <w:start w:val="6"/>
      <w:numFmt w:val="decimal"/>
      <w:lvlText w:val="%1.0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F5E0BAB"/>
    <w:multiLevelType w:val="hybridMultilevel"/>
    <w:tmpl w:val="3D069050"/>
    <w:lvl w:ilvl="0" w:tplc="1A9635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179AB"/>
    <w:multiLevelType w:val="hybridMultilevel"/>
    <w:tmpl w:val="BA90BB22"/>
    <w:lvl w:ilvl="0" w:tplc="1A96357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E016F69"/>
    <w:multiLevelType w:val="hybridMultilevel"/>
    <w:tmpl w:val="94EA3A38"/>
    <w:lvl w:ilvl="0" w:tplc="1A9635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834B3"/>
    <w:multiLevelType w:val="hybridMultilevel"/>
    <w:tmpl w:val="5E7C3184"/>
    <w:lvl w:ilvl="0" w:tplc="254C46BC">
      <w:start w:val="6"/>
      <w:numFmt w:val="decimal"/>
      <w:lvlText w:val="%1.0"/>
      <w:lvlJc w:val="left"/>
      <w:pPr>
        <w:ind w:left="54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72405E0D"/>
    <w:multiLevelType w:val="hybridMultilevel"/>
    <w:tmpl w:val="A910358E"/>
    <w:lvl w:ilvl="0" w:tplc="1A9635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6414B"/>
    <w:multiLevelType w:val="hybridMultilevel"/>
    <w:tmpl w:val="0C48AC02"/>
    <w:lvl w:ilvl="0" w:tplc="1A9635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8442B7"/>
    <w:multiLevelType w:val="hybridMultilevel"/>
    <w:tmpl w:val="426EF280"/>
    <w:lvl w:ilvl="0" w:tplc="1A9635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0C47EC"/>
    <w:multiLevelType w:val="multilevel"/>
    <w:tmpl w:val="95708148"/>
    <w:lvl w:ilvl="0">
      <w:start w:val="7"/>
      <w:numFmt w:val="decimal"/>
      <w:lvlText w:val="%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15"/>
  </w:num>
  <w:num w:numId="6">
    <w:abstractNumId w:val="10"/>
  </w:num>
  <w:num w:numId="7">
    <w:abstractNumId w:val="1"/>
  </w:num>
  <w:num w:numId="8">
    <w:abstractNumId w:val="3"/>
  </w:num>
  <w:num w:numId="9">
    <w:abstractNumId w:val="7"/>
  </w:num>
  <w:num w:numId="10">
    <w:abstractNumId w:val="12"/>
  </w:num>
  <w:num w:numId="11">
    <w:abstractNumId w:val="2"/>
  </w:num>
  <w:num w:numId="12">
    <w:abstractNumId w:val="11"/>
  </w:num>
  <w:num w:numId="13">
    <w:abstractNumId w:val="14"/>
  </w:num>
  <w:num w:numId="14">
    <w:abstractNumId w:val="9"/>
  </w:num>
  <w:num w:numId="15">
    <w:abstractNumId w:val="6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AE1"/>
    <w:rsid w:val="0000450F"/>
    <w:rsid w:val="00012FAA"/>
    <w:rsid w:val="000149F0"/>
    <w:rsid w:val="00016009"/>
    <w:rsid w:val="00016E8F"/>
    <w:rsid w:val="00020088"/>
    <w:rsid w:val="00021A76"/>
    <w:rsid w:val="000222B8"/>
    <w:rsid w:val="000222E1"/>
    <w:rsid w:val="00023412"/>
    <w:rsid w:val="00024028"/>
    <w:rsid w:val="00026286"/>
    <w:rsid w:val="00032390"/>
    <w:rsid w:val="00032498"/>
    <w:rsid w:val="00032CA5"/>
    <w:rsid w:val="00032D76"/>
    <w:rsid w:val="00034499"/>
    <w:rsid w:val="00035AB3"/>
    <w:rsid w:val="00036D9A"/>
    <w:rsid w:val="0004020F"/>
    <w:rsid w:val="000446A7"/>
    <w:rsid w:val="0004477C"/>
    <w:rsid w:val="00050356"/>
    <w:rsid w:val="00050DB2"/>
    <w:rsid w:val="00053532"/>
    <w:rsid w:val="00054243"/>
    <w:rsid w:val="00054B92"/>
    <w:rsid w:val="00055995"/>
    <w:rsid w:val="00062F63"/>
    <w:rsid w:val="0006400A"/>
    <w:rsid w:val="0006562B"/>
    <w:rsid w:val="00071A01"/>
    <w:rsid w:val="0008029F"/>
    <w:rsid w:val="000841C4"/>
    <w:rsid w:val="000843F1"/>
    <w:rsid w:val="00084FCC"/>
    <w:rsid w:val="000866B2"/>
    <w:rsid w:val="00086ED3"/>
    <w:rsid w:val="0009028B"/>
    <w:rsid w:val="00090543"/>
    <w:rsid w:val="00092B87"/>
    <w:rsid w:val="000930B5"/>
    <w:rsid w:val="00097C29"/>
    <w:rsid w:val="000A2B4E"/>
    <w:rsid w:val="000A7EDE"/>
    <w:rsid w:val="000B0C25"/>
    <w:rsid w:val="000B27FD"/>
    <w:rsid w:val="000B4355"/>
    <w:rsid w:val="000B6598"/>
    <w:rsid w:val="000D0387"/>
    <w:rsid w:val="000D07C0"/>
    <w:rsid w:val="000D2EAE"/>
    <w:rsid w:val="000D4711"/>
    <w:rsid w:val="000D651C"/>
    <w:rsid w:val="000E1C2C"/>
    <w:rsid w:val="000E1F41"/>
    <w:rsid w:val="000E56CA"/>
    <w:rsid w:val="000E74C8"/>
    <w:rsid w:val="000F10F5"/>
    <w:rsid w:val="000F5754"/>
    <w:rsid w:val="000F6B22"/>
    <w:rsid w:val="000F7192"/>
    <w:rsid w:val="00103283"/>
    <w:rsid w:val="00103FEF"/>
    <w:rsid w:val="0010415B"/>
    <w:rsid w:val="001041DE"/>
    <w:rsid w:val="00104616"/>
    <w:rsid w:val="00104834"/>
    <w:rsid w:val="0010604A"/>
    <w:rsid w:val="0011061F"/>
    <w:rsid w:val="00114194"/>
    <w:rsid w:val="00115024"/>
    <w:rsid w:val="00115984"/>
    <w:rsid w:val="00115AED"/>
    <w:rsid w:val="00124726"/>
    <w:rsid w:val="00126154"/>
    <w:rsid w:val="001261EB"/>
    <w:rsid w:val="0013302B"/>
    <w:rsid w:val="00134461"/>
    <w:rsid w:val="001361B3"/>
    <w:rsid w:val="00142068"/>
    <w:rsid w:val="00150550"/>
    <w:rsid w:val="001554B6"/>
    <w:rsid w:val="00162A03"/>
    <w:rsid w:val="00163E12"/>
    <w:rsid w:val="00165AE3"/>
    <w:rsid w:val="001725CF"/>
    <w:rsid w:val="001739E4"/>
    <w:rsid w:val="001768FF"/>
    <w:rsid w:val="00177ECD"/>
    <w:rsid w:val="00177F8D"/>
    <w:rsid w:val="00181820"/>
    <w:rsid w:val="0018183B"/>
    <w:rsid w:val="0018294E"/>
    <w:rsid w:val="0018312C"/>
    <w:rsid w:val="00183B18"/>
    <w:rsid w:val="0018458E"/>
    <w:rsid w:val="001868AA"/>
    <w:rsid w:val="00187610"/>
    <w:rsid w:val="00191390"/>
    <w:rsid w:val="0019361A"/>
    <w:rsid w:val="001A04B8"/>
    <w:rsid w:val="001A0E0E"/>
    <w:rsid w:val="001A2208"/>
    <w:rsid w:val="001B1307"/>
    <w:rsid w:val="001B22B6"/>
    <w:rsid w:val="001B5435"/>
    <w:rsid w:val="001B6914"/>
    <w:rsid w:val="001B6F1C"/>
    <w:rsid w:val="001C3CFD"/>
    <w:rsid w:val="001C539D"/>
    <w:rsid w:val="001C63C9"/>
    <w:rsid w:val="001D0CAE"/>
    <w:rsid w:val="001D108D"/>
    <w:rsid w:val="001D223D"/>
    <w:rsid w:val="001D7AAD"/>
    <w:rsid w:val="001E0598"/>
    <w:rsid w:val="001E1D42"/>
    <w:rsid w:val="001E1E87"/>
    <w:rsid w:val="001E378D"/>
    <w:rsid w:val="001E3D21"/>
    <w:rsid w:val="001E45DA"/>
    <w:rsid w:val="001E5217"/>
    <w:rsid w:val="001E548B"/>
    <w:rsid w:val="001F3D8E"/>
    <w:rsid w:val="001F5073"/>
    <w:rsid w:val="002036A2"/>
    <w:rsid w:val="00207815"/>
    <w:rsid w:val="00211C00"/>
    <w:rsid w:val="00217F3F"/>
    <w:rsid w:val="00221BE0"/>
    <w:rsid w:val="00222CD9"/>
    <w:rsid w:val="00223473"/>
    <w:rsid w:val="002313F4"/>
    <w:rsid w:val="00245BAF"/>
    <w:rsid w:val="002469B0"/>
    <w:rsid w:val="00254C41"/>
    <w:rsid w:val="00263DEE"/>
    <w:rsid w:val="00265A0A"/>
    <w:rsid w:val="00265DBD"/>
    <w:rsid w:val="0027013C"/>
    <w:rsid w:val="0027124B"/>
    <w:rsid w:val="00272228"/>
    <w:rsid w:val="00272515"/>
    <w:rsid w:val="00272CB1"/>
    <w:rsid w:val="00273169"/>
    <w:rsid w:val="00273C0B"/>
    <w:rsid w:val="0028074E"/>
    <w:rsid w:val="00281A2E"/>
    <w:rsid w:val="00286B12"/>
    <w:rsid w:val="00287B4F"/>
    <w:rsid w:val="002A12A9"/>
    <w:rsid w:val="002A14CE"/>
    <w:rsid w:val="002A3038"/>
    <w:rsid w:val="002A41BD"/>
    <w:rsid w:val="002A53BE"/>
    <w:rsid w:val="002A65A8"/>
    <w:rsid w:val="002B023E"/>
    <w:rsid w:val="002B119E"/>
    <w:rsid w:val="002B1F5E"/>
    <w:rsid w:val="002B3239"/>
    <w:rsid w:val="002B60B1"/>
    <w:rsid w:val="002B6471"/>
    <w:rsid w:val="002C03DF"/>
    <w:rsid w:val="002C34D7"/>
    <w:rsid w:val="002C531D"/>
    <w:rsid w:val="002C542D"/>
    <w:rsid w:val="002C59EC"/>
    <w:rsid w:val="002D006B"/>
    <w:rsid w:val="002D25B6"/>
    <w:rsid w:val="002D2BB4"/>
    <w:rsid w:val="002D2EB7"/>
    <w:rsid w:val="002D4668"/>
    <w:rsid w:val="002D4A23"/>
    <w:rsid w:val="002D4AF1"/>
    <w:rsid w:val="002E0E91"/>
    <w:rsid w:val="002E0F07"/>
    <w:rsid w:val="002E117E"/>
    <w:rsid w:val="002E1254"/>
    <w:rsid w:val="002E1FC9"/>
    <w:rsid w:val="002E2B9D"/>
    <w:rsid w:val="002E4040"/>
    <w:rsid w:val="002E4122"/>
    <w:rsid w:val="002E713B"/>
    <w:rsid w:val="002F0046"/>
    <w:rsid w:val="002F1B92"/>
    <w:rsid w:val="002F1DEB"/>
    <w:rsid w:val="002F2273"/>
    <w:rsid w:val="002F4D8B"/>
    <w:rsid w:val="0030368E"/>
    <w:rsid w:val="003051E7"/>
    <w:rsid w:val="00305AB9"/>
    <w:rsid w:val="003062A4"/>
    <w:rsid w:val="003065B2"/>
    <w:rsid w:val="00311EA5"/>
    <w:rsid w:val="00314229"/>
    <w:rsid w:val="00322A2B"/>
    <w:rsid w:val="0032537E"/>
    <w:rsid w:val="00333CC4"/>
    <w:rsid w:val="00335184"/>
    <w:rsid w:val="00336198"/>
    <w:rsid w:val="0034557C"/>
    <w:rsid w:val="00345B4D"/>
    <w:rsid w:val="00351444"/>
    <w:rsid w:val="00351BCA"/>
    <w:rsid w:val="00352789"/>
    <w:rsid w:val="003547EE"/>
    <w:rsid w:val="00355303"/>
    <w:rsid w:val="00355400"/>
    <w:rsid w:val="003604FB"/>
    <w:rsid w:val="003620D6"/>
    <w:rsid w:val="00366BDA"/>
    <w:rsid w:val="003700CF"/>
    <w:rsid w:val="0037226B"/>
    <w:rsid w:val="00375933"/>
    <w:rsid w:val="003760F2"/>
    <w:rsid w:val="00376CD9"/>
    <w:rsid w:val="003809B5"/>
    <w:rsid w:val="00382E36"/>
    <w:rsid w:val="00384E15"/>
    <w:rsid w:val="00386035"/>
    <w:rsid w:val="00392077"/>
    <w:rsid w:val="00392AB5"/>
    <w:rsid w:val="00393B42"/>
    <w:rsid w:val="003A070E"/>
    <w:rsid w:val="003A2A0E"/>
    <w:rsid w:val="003A525A"/>
    <w:rsid w:val="003A5B15"/>
    <w:rsid w:val="003A6EBB"/>
    <w:rsid w:val="003A7220"/>
    <w:rsid w:val="003B31C8"/>
    <w:rsid w:val="003B4AA9"/>
    <w:rsid w:val="003B6E10"/>
    <w:rsid w:val="003C03A4"/>
    <w:rsid w:val="003C264C"/>
    <w:rsid w:val="003C45A0"/>
    <w:rsid w:val="003C6586"/>
    <w:rsid w:val="003C6DDD"/>
    <w:rsid w:val="003C6FE4"/>
    <w:rsid w:val="003C6FE5"/>
    <w:rsid w:val="003C7C0A"/>
    <w:rsid w:val="003C7D3D"/>
    <w:rsid w:val="003C7DF8"/>
    <w:rsid w:val="003D0D6C"/>
    <w:rsid w:val="003D1874"/>
    <w:rsid w:val="003D5B7D"/>
    <w:rsid w:val="003D702B"/>
    <w:rsid w:val="003E0B24"/>
    <w:rsid w:val="003E1765"/>
    <w:rsid w:val="003E1F85"/>
    <w:rsid w:val="003E32FF"/>
    <w:rsid w:val="003E792C"/>
    <w:rsid w:val="003F0874"/>
    <w:rsid w:val="003F151E"/>
    <w:rsid w:val="004003E0"/>
    <w:rsid w:val="00404D09"/>
    <w:rsid w:val="00407272"/>
    <w:rsid w:val="00407337"/>
    <w:rsid w:val="00411113"/>
    <w:rsid w:val="00411686"/>
    <w:rsid w:val="00412D88"/>
    <w:rsid w:val="00413E5E"/>
    <w:rsid w:val="00417C8B"/>
    <w:rsid w:val="00421166"/>
    <w:rsid w:val="0042413A"/>
    <w:rsid w:val="004248ED"/>
    <w:rsid w:val="00425C7A"/>
    <w:rsid w:val="004322CC"/>
    <w:rsid w:val="00436E31"/>
    <w:rsid w:val="00437DC9"/>
    <w:rsid w:val="00440D94"/>
    <w:rsid w:val="004428C6"/>
    <w:rsid w:val="004442B1"/>
    <w:rsid w:val="00445162"/>
    <w:rsid w:val="0044523C"/>
    <w:rsid w:val="004455CF"/>
    <w:rsid w:val="00445890"/>
    <w:rsid w:val="00450C98"/>
    <w:rsid w:val="00456984"/>
    <w:rsid w:val="00460D05"/>
    <w:rsid w:val="0046286D"/>
    <w:rsid w:val="0046414F"/>
    <w:rsid w:val="004649F9"/>
    <w:rsid w:val="00464CFD"/>
    <w:rsid w:val="00470376"/>
    <w:rsid w:val="004756BF"/>
    <w:rsid w:val="00475C95"/>
    <w:rsid w:val="00477207"/>
    <w:rsid w:val="00480151"/>
    <w:rsid w:val="00481FE7"/>
    <w:rsid w:val="0048239D"/>
    <w:rsid w:val="00482DE3"/>
    <w:rsid w:val="0048418E"/>
    <w:rsid w:val="004845AF"/>
    <w:rsid w:val="0048499C"/>
    <w:rsid w:val="00486312"/>
    <w:rsid w:val="004905C4"/>
    <w:rsid w:val="004910BE"/>
    <w:rsid w:val="004A19C1"/>
    <w:rsid w:val="004A5043"/>
    <w:rsid w:val="004A5380"/>
    <w:rsid w:val="004A6A2C"/>
    <w:rsid w:val="004A6FC7"/>
    <w:rsid w:val="004B1511"/>
    <w:rsid w:val="004B1E3C"/>
    <w:rsid w:val="004B2125"/>
    <w:rsid w:val="004B30AA"/>
    <w:rsid w:val="004B43C1"/>
    <w:rsid w:val="004B4592"/>
    <w:rsid w:val="004B611C"/>
    <w:rsid w:val="004C195A"/>
    <w:rsid w:val="004C3733"/>
    <w:rsid w:val="004D2393"/>
    <w:rsid w:val="004D4F76"/>
    <w:rsid w:val="004D57BB"/>
    <w:rsid w:val="004D71D4"/>
    <w:rsid w:val="004D75AF"/>
    <w:rsid w:val="004E2960"/>
    <w:rsid w:val="004E2AE1"/>
    <w:rsid w:val="004F2C1A"/>
    <w:rsid w:val="004F5E02"/>
    <w:rsid w:val="004F6124"/>
    <w:rsid w:val="004F6A12"/>
    <w:rsid w:val="004F7534"/>
    <w:rsid w:val="005029DC"/>
    <w:rsid w:val="0051088F"/>
    <w:rsid w:val="00511792"/>
    <w:rsid w:val="005135EC"/>
    <w:rsid w:val="0051403D"/>
    <w:rsid w:val="005158D3"/>
    <w:rsid w:val="00516A53"/>
    <w:rsid w:val="00517CFA"/>
    <w:rsid w:val="0052225C"/>
    <w:rsid w:val="005226CF"/>
    <w:rsid w:val="00523172"/>
    <w:rsid w:val="005244BF"/>
    <w:rsid w:val="005302CE"/>
    <w:rsid w:val="00533C46"/>
    <w:rsid w:val="00536553"/>
    <w:rsid w:val="0053670C"/>
    <w:rsid w:val="005376B4"/>
    <w:rsid w:val="00537D42"/>
    <w:rsid w:val="005416B8"/>
    <w:rsid w:val="005459EA"/>
    <w:rsid w:val="00545D70"/>
    <w:rsid w:val="00545E67"/>
    <w:rsid w:val="005468A6"/>
    <w:rsid w:val="00550A9F"/>
    <w:rsid w:val="0055266B"/>
    <w:rsid w:val="00552BA9"/>
    <w:rsid w:val="00554057"/>
    <w:rsid w:val="0055485F"/>
    <w:rsid w:val="00554ADE"/>
    <w:rsid w:val="005557AF"/>
    <w:rsid w:val="00556FF6"/>
    <w:rsid w:val="00557A72"/>
    <w:rsid w:val="00560281"/>
    <w:rsid w:val="0056249D"/>
    <w:rsid w:val="005647CF"/>
    <w:rsid w:val="005660EC"/>
    <w:rsid w:val="005667D4"/>
    <w:rsid w:val="00570746"/>
    <w:rsid w:val="00573BEF"/>
    <w:rsid w:val="005748DD"/>
    <w:rsid w:val="00574F5C"/>
    <w:rsid w:val="00575795"/>
    <w:rsid w:val="00576335"/>
    <w:rsid w:val="00577A20"/>
    <w:rsid w:val="00580953"/>
    <w:rsid w:val="005823C4"/>
    <w:rsid w:val="005843C3"/>
    <w:rsid w:val="005846AD"/>
    <w:rsid w:val="005854EA"/>
    <w:rsid w:val="005868F0"/>
    <w:rsid w:val="0059041A"/>
    <w:rsid w:val="00590AA6"/>
    <w:rsid w:val="005916E3"/>
    <w:rsid w:val="0059171E"/>
    <w:rsid w:val="00595A63"/>
    <w:rsid w:val="00595F6D"/>
    <w:rsid w:val="0059631A"/>
    <w:rsid w:val="00596EB6"/>
    <w:rsid w:val="00597034"/>
    <w:rsid w:val="005A29B2"/>
    <w:rsid w:val="005A47A4"/>
    <w:rsid w:val="005A5281"/>
    <w:rsid w:val="005B02F4"/>
    <w:rsid w:val="005B11BB"/>
    <w:rsid w:val="005B2294"/>
    <w:rsid w:val="005B2FA1"/>
    <w:rsid w:val="005B501C"/>
    <w:rsid w:val="005B50EE"/>
    <w:rsid w:val="005B5DD8"/>
    <w:rsid w:val="005B6D6F"/>
    <w:rsid w:val="005B7A8E"/>
    <w:rsid w:val="005C1CC0"/>
    <w:rsid w:val="005C1D90"/>
    <w:rsid w:val="005C22C5"/>
    <w:rsid w:val="005C33FD"/>
    <w:rsid w:val="005C3830"/>
    <w:rsid w:val="005C3AF6"/>
    <w:rsid w:val="005C4AC2"/>
    <w:rsid w:val="005C6C7D"/>
    <w:rsid w:val="005D0067"/>
    <w:rsid w:val="005D10B3"/>
    <w:rsid w:val="005D1E5E"/>
    <w:rsid w:val="005D402B"/>
    <w:rsid w:val="005E012A"/>
    <w:rsid w:val="005E0D05"/>
    <w:rsid w:val="005E1E1F"/>
    <w:rsid w:val="005E4AF8"/>
    <w:rsid w:val="005E4DF9"/>
    <w:rsid w:val="005E5495"/>
    <w:rsid w:val="005F2401"/>
    <w:rsid w:val="005F6E6F"/>
    <w:rsid w:val="00600594"/>
    <w:rsid w:val="00604F56"/>
    <w:rsid w:val="00605337"/>
    <w:rsid w:val="00606B31"/>
    <w:rsid w:val="00606F17"/>
    <w:rsid w:val="00610446"/>
    <w:rsid w:val="00611933"/>
    <w:rsid w:val="00611C85"/>
    <w:rsid w:val="0061493F"/>
    <w:rsid w:val="00615489"/>
    <w:rsid w:val="00616616"/>
    <w:rsid w:val="00617B63"/>
    <w:rsid w:val="006228BF"/>
    <w:rsid w:val="006237FE"/>
    <w:rsid w:val="006304FF"/>
    <w:rsid w:val="00630AC8"/>
    <w:rsid w:val="0063229E"/>
    <w:rsid w:val="00636212"/>
    <w:rsid w:val="00636711"/>
    <w:rsid w:val="00637306"/>
    <w:rsid w:val="00637C4F"/>
    <w:rsid w:val="0064104A"/>
    <w:rsid w:val="006512C5"/>
    <w:rsid w:val="00654247"/>
    <w:rsid w:val="00655856"/>
    <w:rsid w:val="00660FFC"/>
    <w:rsid w:val="006625F2"/>
    <w:rsid w:val="00663472"/>
    <w:rsid w:val="0066348E"/>
    <w:rsid w:val="00663DF2"/>
    <w:rsid w:val="006644A8"/>
    <w:rsid w:val="006644FC"/>
    <w:rsid w:val="0066604A"/>
    <w:rsid w:val="006675D6"/>
    <w:rsid w:val="00670713"/>
    <w:rsid w:val="00674EBA"/>
    <w:rsid w:val="00683258"/>
    <w:rsid w:val="00694BDD"/>
    <w:rsid w:val="006967E5"/>
    <w:rsid w:val="006A0DF9"/>
    <w:rsid w:val="006A2D8C"/>
    <w:rsid w:val="006A2F60"/>
    <w:rsid w:val="006A3DF3"/>
    <w:rsid w:val="006A71E0"/>
    <w:rsid w:val="006B16B5"/>
    <w:rsid w:val="006B2CAD"/>
    <w:rsid w:val="006B43FD"/>
    <w:rsid w:val="006B4604"/>
    <w:rsid w:val="006B4F8B"/>
    <w:rsid w:val="006B7B60"/>
    <w:rsid w:val="006C4656"/>
    <w:rsid w:val="006C5A3B"/>
    <w:rsid w:val="006C6A4B"/>
    <w:rsid w:val="006D0FD2"/>
    <w:rsid w:val="006D2BF0"/>
    <w:rsid w:val="006D2D7B"/>
    <w:rsid w:val="006D456A"/>
    <w:rsid w:val="006D4CA0"/>
    <w:rsid w:val="006D6213"/>
    <w:rsid w:val="006D72E9"/>
    <w:rsid w:val="006E6606"/>
    <w:rsid w:val="006F15DC"/>
    <w:rsid w:val="006F1D8A"/>
    <w:rsid w:val="006F201F"/>
    <w:rsid w:val="006F2721"/>
    <w:rsid w:val="006F3C26"/>
    <w:rsid w:val="006F7CE7"/>
    <w:rsid w:val="00700257"/>
    <w:rsid w:val="00700669"/>
    <w:rsid w:val="00700DFD"/>
    <w:rsid w:val="007012A3"/>
    <w:rsid w:val="007058AD"/>
    <w:rsid w:val="0070692F"/>
    <w:rsid w:val="00706C4F"/>
    <w:rsid w:val="00706D7B"/>
    <w:rsid w:val="00707E0B"/>
    <w:rsid w:val="0071105F"/>
    <w:rsid w:val="00712852"/>
    <w:rsid w:val="00713E76"/>
    <w:rsid w:val="0071762E"/>
    <w:rsid w:val="00720793"/>
    <w:rsid w:val="007306C5"/>
    <w:rsid w:val="00733619"/>
    <w:rsid w:val="0073610A"/>
    <w:rsid w:val="007507FA"/>
    <w:rsid w:val="007567CE"/>
    <w:rsid w:val="00757CDF"/>
    <w:rsid w:val="0076054E"/>
    <w:rsid w:val="007619FC"/>
    <w:rsid w:val="0076305D"/>
    <w:rsid w:val="00765404"/>
    <w:rsid w:val="00766487"/>
    <w:rsid w:val="00766CA3"/>
    <w:rsid w:val="00772A3E"/>
    <w:rsid w:val="0077408C"/>
    <w:rsid w:val="00781569"/>
    <w:rsid w:val="007817BB"/>
    <w:rsid w:val="007817E0"/>
    <w:rsid w:val="00781E01"/>
    <w:rsid w:val="0078268C"/>
    <w:rsid w:val="007845D5"/>
    <w:rsid w:val="007877B0"/>
    <w:rsid w:val="0079108E"/>
    <w:rsid w:val="00791A97"/>
    <w:rsid w:val="007A18D8"/>
    <w:rsid w:val="007A34DA"/>
    <w:rsid w:val="007A6A9E"/>
    <w:rsid w:val="007A70C4"/>
    <w:rsid w:val="007A75F4"/>
    <w:rsid w:val="007B3D13"/>
    <w:rsid w:val="007B54FC"/>
    <w:rsid w:val="007B64D9"/>
    <w:rsid w:val="007B6E3E"/>
    <w:rsid w:val="007B70F6"/>
    <w:rsid w:val="007B74DC"/>
    <w:rsid w:val="007C4AAF"/>
    <w:rsid w:val="007C4B70"/>
    <w:rsid w:val="007C637F"/>
    <w:rsid w:val="007D2148"/>
    <w:rsid w:val="007D39E8"/>
    <w:rsid w:val="007D5417"/>
    <w:rsid w:val="007D5791"/>
    <w:rsid w:val="007E1335"/>
    <w:rsid w:val="007E3A25"/>
    <w:rsid w:val="007E5C81"/>
    <w:rsid w:val="007F2DE8"/>
    <w:rsid w:val="008039EA"/>
    <w:rsid w:val="00803A3E"/>
    <w:rsid w:val="0080430B"/>
    <w:rsid w:val="00804968"/>
    <w:rsid w:val="00811753"/>
    <w:rsid w:val="00811836"/>
    <w:rsid w:val="00814C0C"/>
    <w:rsid w:val="008157A6"/>
    <w:rsid w:val="00817246"/>
    <w:rsid w:val="008217D3"/>
    <w:rsid w:val="008237A4"/>
    <w:rsid w:val="00827C3A"/>
    <w:rsid w:val="008314E2"/>
    <w:rsid w:val="00836332"/>
    <w:rsid w:val="008402FF"/>
    <w:rsid w:val="00840E12"/>
    <w:rsid w:val="00841735"/>
    <w:rsid w:val="008418A2"/>
    <w:rsid w:val="00841A7A"/>
    <w:rsid w:val="00842BD8"/>
    <w:rsid w:val="008436B1"/>
    <w:rsid w:val="00846D83"/>
    <w:rsid w:val="008477B8"/>
    <w:rsid w:val="00847D83"/>
    <w:rsid w:val="00850E38"/>
    <w:rsid w:val="00853281"/>
    <w:rsid w:val="00854BCA"/>
    <w:rsid w:val="008635BE"/>
    <w:rsid w:val="00867DF1"/>
    <w:rsid w:val="00871956"/>
    <w:rsid w:val="00873C93"/>
    <w:rsid w:val="00874956"/>
    <w:rsid w:val="00875B2A"/>
    <w:rsid w:val="00886332"/>
    <w:rsid w:val="00892030"/>
    <w:rsid w:val="00893F9C"/>
    <w:rsid w:val="0089695E"/>
    <w:rsid w:val="008A1926"/>
    <w:rsid w:val="008A2653"/>
    <w:rsid w:val="008A42A0"/>
    <w:rsid w:val="008B0F29"/>
    <w:rsid w:val="008B4AFA"/>
    <w:rsid w:val="008B5228"/>
    <w:rsid w:val="008B68B0"/>
    <w:rsid w:val="008B6CEC"/>
    <w:rsid w:val="008B7A7C"/>
    <w:rsid w:val="008C099E"/>
    <w:rsid w:val="008C5DB3"/>
    <w:rsid w:val="008C618B"/>
    <w:rsid w:val="008D2821"/>
    <w:rsid w:val="008D5B6C"/>
    <w:rsid w:val="008D5D73"/>
    <w:rsid w:val="008D698B"/>
    <w:rsid w:val="008E2CAA"/>
    <w:rsid w:val="008E7656"/>
    <w:rsid w:val="008F246A"/>
    <w:rsid w:val="008F39FC"/>
    <w:rsid w:val="008F3E1C"/>
    <w:rsid w:val="008F4B6E"/>
    <w:rsid w:val="009009CD"/>
    <w:rsid w:val="00901921"/>
    <w:rsid w:val="0090362C"/>
    <w:rsid w:val="0090385D"/>
    <w:rsid w:val="00903E4A"/>
    <w:rsid w:val="0090492F"/>
    <w:rsid w:val="009049D6"/>
    <w:rsid w:val="00911315"/>
    <w:rsid w:val="0091421B"/>
    <w:rsid w:val="00914325"/>
    <w:rsid w:val="009151C9"/>
    <w:rsid w:val="00917A95"/>
    <w:rsid w:val="0092070A"/>
    <w:rsid w:val="00921053"/>
    <w:rsid w:val="00921528"/>
    <w:rsid w:val="00923B2B"/>
    <w:rsid w:val="0092698F"/>
    <w:rsid w:val="009278B5"/>
    <w:rsid w:val="00927CB9"/>
    <w:rsid w:val="009303EC"/>
    <w:rsid w:val="00930F8D"/>
    <w:rsid w:val="0094270D"/>
    <w:rsid w:val="00946E33"/>
    <w:rsid w:val="00951631"/>
    <w:rsid w:val="009523C0"/>
    <w:rsid w:val="009532CC"/>
    <w:rsid w:val="009532FB"/>
    <w:rsid w:val="009542BB"/>
    <w:rsid w:val="0095725C"/>
    <w:rsid w:val="0096257C"/>
    <w:rsid w:val="0096297A"/>
    <w:rsid w:val="00962E2F"/>
    <w:rsid w:val="00965327"/>
    <w:rsid w:val="009719E3"/>
    <w:rsid w:val="00975FA1"/>
    <w:rsid w:val="00977635"/>
    <w:rsid w:val="00982CA2"/>
    <w:rsid w:val="00982CF4"/>
    <w:rsid w:val="0098605F"/>
    <w:rsid w:val="00990D18"/>
    <w:rsid w:val="009916B4"/>
    <w:rsid w:val="009919F6"/>
    <w:rsid w:val="0099403D"/>
    <w:rsid w:val="00995042"/>
    <w:rsid w:val="00996EB2"/>
    <w:rsid w:val="00997F51"/>
    <w:rsid w:val="009A09BB"/>
    <w:rsid w:val="009A0CD7"/>
    <w:rsid w:val="009A4FC1"/>
    <w:rsid w:val="009A56E6"/>
    <w:rsid w:val="009A6120"/>
    <w:rsid w:val="009A7A5E"/>
    <w:rsid w:val="009B2A7F"/>
    <w:rsid w:val="009B3E22"/>
    <w:rsid w:val="009B723D"/>
    <w:rsid w:val="009C0778"/>
    <w:rsid w:val="009C2C2C"/>
    <w:rsid w:val="009C2D58"/>
    <w:rsid w:val="009C35CE"/>
    <w:rsid w:val="009C4505"/>
    <w:rsid w:val="009D2520"/>
    <w:rsid w:val="009E16B4"/>
    <w:rsid w:val="009E1FF7"/>
    <w:rsid w:val="009E23F9"/>
    <w:rsid w:val="009E3A48"/>
    <w:rsid w:val="009F0533"/>
    <w:rsid w:val="009F137C"/>
    <w:rsid w:val="009F2FAB"/>
    <w:rsid w:val="009F5D74"/>
    <w:rsid w:val="00A0225F"/>
    <w:rsid w:val="00A02DCB"/>
    <w:rsid w:val="00A05B22"/>
    <w:rsid w:val="00A10592"/>
    <w:rsid w:val="00A107A1"/>
    <w:rsid w:val="00A12963"/>
    <w:rsid w:val="00A12AFF"/>
    <w:rsid w:val="00A14A95"/>
    <w:rsid w:val="00A20A75"/>
    <w:rsid w:val="00A22CDC"/>
    <w:rsid w:val="00A2428A"/>
    <w:rsid w:val="00A41E55"/>
    <w:rsid w:val="00A43073"/>
    <w:rsid w:val="00A4750B"/>
    <w:rsid w:val="00A50FC3"/>
    <w:rsid w:val="00A54749"/>
    <w:rsid w:val="00A5739B"/>
    <w:rsid w:val="00A61AC2"/>
    <w:rsid w:val="00A62FCC"/>
    <w:rsid w:val="00A63648"/>
    <w:rsid w:val="00A65CB9"/>
    <w:rsid w:val="00A65E9C"/>
    <w:rsid w:val="00A66A33"/>
    <w:rsid w:val="00A672BD"/>
    <w:rsid w:val="00A677FA"/>
    <w:rsid w:val="00A70777"/>
    <w:rsid w:val="00A70C32"/>
    <w:rsid w:val="00A70C40"/>
    <w:rsid w:val="00A72426"/>
    <w:rsid w:val="00A73E34"/>
    <w:rsid w:val="00A74725"/>
    <w:rsid w:val="00A7508E"/>
    <w:rsid w:val="00A84CD1"/>
    <w:rsid w:val="00A90A8D"/>
    <w:rsid w:val="00A91C80"/>
    <w:rsid w:val="00A93357"/>
    <w:rsid w:val="00A9386C"/>
    <w:rsid w:val="00AA1602"/>
    <w:rsid w:val="00AA220B"/>
    <w:rsid w:val="00AA76D8"/>
    <w:rsid w:val="00AB00F8"/>
    <w:rsid w:val="00AB2953"/>
    <w:rsid w:val="00AC2657"/>
    <w:rsid w:val="00AC34BE"/>
    <w:rsid w:val="00AC6375"/>
    <w:rsid w:val="00AC67D2"/>
    <w:rsid w:val="00AC6E6F"/>
    <w:rsid w:val="00AD0100"/>
    <w:rsid w:val="00AD0A87"/>
    <w:rsid w:val="00AD54F6"/>
    <w:rsid w:val="00AE2726"/>
    <w:rsid w:val="00AE4B7D"/>
    <w:rsid w:val="00AE4C24"/>
    <w:rsid w:val="00AE57BD"/>
    <w:rsid w:val="00AE6E5F"/>
    <w:rsid w:val="00AF35C0"/>
    <w:rsid w:val="00AF3B18"/>
    <w:rsid w:val="00AF73C0"/>
    <w:rsid w:val="00B10434"/>
    <w:rsid w:val="00B12B07"/>
    <w:rsid w:val="00B12DA8"/>
    <w:rsid w:val="00B12E05"/>
    <w:rsid w:val="00B13962"/>
    <w:rsid w:val="00B14377"/>
    <w:rsid w:val="00B146C3"/>
    <w:rsid w:val="00B14A66"/>
    <w:rsid w:val="00B150EE"/>
    <w:rsid w:val="00B159DD"/>
    <w:rsid w:val="00B15BA9"/>
    <w:rsid w:val="00B16D88"/>
    <w:rsid w:val="00B17B74"/>
    <w:rsid w:val="00B21509"/>
    <w:rsid w:val="00B2177E"/>
    <w:rsid w:val="00B2290E"/>
    <w:rsid w:val="00B232A2"/>
    <w:rsid w:val="00B236C7"/>
    <w:rsid w:val="00B23C0C"/>
    <w:rsid w:val="00B2417B"/>
    <w:rsid w:val="00B24B35"/>
    <w:rsid w:val="00B24F77"/>
    <w:rsid w:val="00B26A50"/>
    <w:rsid w:val="00B27CAB"/>
    <w:rsid w:val="00B27CBB"/>
    <w:rsid w:val="00B27FEA"/>
    <w:rsid w:val="00B310B6"/>
    <w:rsid w:val="00B32D87"/>
    <w:rsid w:val="00B352DB"/>
    <w:rsid w:val="00B42424"/>
    <w:rsid w:val="00B46702"/>
    <w:rsid w:val="00B469F1"/>
    <w:rsid w:val="00B504AE"/>
    <w:rsid w:val="00B50CC5"/>
    <w:rsid w:val="00B52C12"/>
    <w:rsid w:val="00B57B83"/>
    <w:rsid w:val="00B603BB"/>
    <w:rsid w:val="00B63C3A"/>
    <w:rsid w:val="00B66A3B"/>
    <w:rsid w:val="00B73424"/>
    <w:rsid w:val="00B80737"/>
    <w:rsid w:val="00B84AFE"/>
    <w:rsid w:val="00B90578"/>
    <w:rsid w:val="00B94630"/>
    <w:rsid w:val="00B96AC8"/>
    <w:rsid w:val="00BA2697"/>
    <w:rsid w:val="00BA400D"/>
    <w:rsid w:val="00BB0A18"/>
    <w:rsid w:val="00BB3AF8"/>
    <w:rsid w:val="00BB4337"/>
    <w:rsid w:val="00BB5818"/>
    <w:rsid w:val="00BB6EC9"/>
    <w:rsid w:val="00BB716A"/>
    <w:rsid w:val="00BC01AE"/>
    <w:rsid w:val="00BC1020"/>
    <w:rsid w:val="00BC162C"/>
    <w:rsid w:val="00BC3AA8"/>
    <w:rsid w:val="00BD1B05"/>
    <w:rsid w:val="00BD3761"/>
    <w:rsid w:val="00BD3EAC"/>
    <w:rsid w:val="00BD499C"/>
    <w:rsid w:val="00BD5EB8"/>
    <w:rsid w:val="00BE276D"/>
    <w:rsid w:val="00BE60CD"/>
    <w:rsid w:val="00BF3D12"/>
    <w:rsid w:val="00BF5783"/>
    <w:rsid w:val="00C02EEB"/>
    <w:rsid w:val="00C03636"/>
    <w:rsid w:val="00C0558C"/>
    <w:rsid w:val="00C11EDA"/>
    <w:rsid w:val="00C12472"/>
    <w:rsid w:val="00C12BD9"/>
    <w:rsid w:val="00C13334"/>
    <w:rsid w:val="00C1462C"/>
    <w:rsid w:val="00C1526B"/>
    <w:rsid w:val="00C217DB"/>
    <w:rsid w:val="00C23139"/>
    <w:rsid w:val="00C23A59"/>
    <w:rsid w:val="00C266B1"/>
    <w:rsid w:val="00C27033"/>
    <w:rsid w:val="00C3297B"/>
    <w:rsid w:val="00C32A2F"/>
    <w:rsid w:val="00C33E0F"/>
    <w:rsid w:val="00C366FB"/>
    <w:rsid w:val="00C40725"/>
    <w:rsid w:val="00C43ED8"/>
    <w:rsid w:val="00C45C2D"/>
    <w:rsid w:val="00C46DEE"/>
    <w:rsid w:val="00C470F5"/>
    <w:rsid w:val="00C47C1F"/>
    <w:rsid w:val="00C51470"/>
    <w:rsid w:val="00C51654"/>
    <w:rsid w:val="00C516E5"/>
    <w:rsid w:val="00C535F0"/>
    <w:rsid w:val="00C537E9"/>
    <w:rsid w:val="00C61336"/>
    <w:rsid w:val="00C63D7A"/>
    <w:rsid w:val="00C6588A"/>
    <w:rsid w:val="00C66958"/>
    <w:rsid w:val="00C67EBE"/>
    <w:rsid w:val="00C703A7"/>
    <w:rsid w:val="00C735AA"/>
    <w:rsid w:val="00C76439"/>
    <w:rsid w:val="00C765C7"/>
    <w:rsid w:val="00C77558"/>
    <w:rsid w:val="00C80142"/>
    <w:rsid w:val="00C81610"/>
    <w:rsid w:val="00C81EC4"/>
    <w:rsid w:val="00C82F63"/>
    <w:rsid w:val="00C91D7C"/>
    <w:rsid w:val="00C92B48"/>
    <w:rsid w:val="00C957F0"/>
    <w:rsid w:val="00C972BE"/>
    <w:rsid w:val="00CA35A2"/>
    <w:rsid w:val="00CA54FB"/>
    <w:rsid w:val="00CB01A1"/>
    <w:rsid w:val="00CB1048"/>
    <w:rsid w:val="00CB220F"/>
    <w:rsid w:val="00CB370B"/>
    <w:rsid w:val="00CB4BD9"/>
    <w:rsid w:val="00CC16D7"/>
    <w:rsid w:val="00CC2725"/>
    <w:rsid w:val="00CC2BD1"/>
    <w:rsid w:val="00CC3EE2"/>
    <w:rsid w:val="00CC5F7F"/>
    <w:rsid w:val="00CD0BCF"/>
    <w:rsid w:val="00CD29C8"/>
    <w:rsid w:val="00CD2ADF"/>
    <w:rsid w:val="00CD3DC6"/>
    <w:rsid w:val="00CD3E91"/>
    <w:rsid w:val="00CD47F7"/>
    <w:rsid w:val="00CD5AB7"/>
    <w:rsid w:val="00CD5F35"/>
    <w:rsid w:val="00CD7EA5"/>
    <w:rsid w:val="00CE1B9A"/>
    <w:rsid w:val="00CE1BCF"/>
    <w:rsid w:val="00CE2708"/>
    <w:rsid w:val="00CE2B91"/>
    <w:rsid w:val="00CE60C3"/>
    <w:rsid w:val="00CF59F2"/>
    <w:rsid w:val="00CF69E9"/>
    <w:rsid w:val="00CF6A79"/>
    <w:rsid w:val="00D00DF9"/>
    <w:rsid w:val="00D02AC8"/>
    <w:rsid w:val="00D037BC"/>
    <w:rsid w:val="00D04319"/>
    <w:rsid w:val="00D1103B"/>
    <w:rsid w:val="00D130D0"/>
    <w:rsid w:val="00D13420"/>
    <w:rsid w:val="00D1439A"/>
    <w:rsid w:val="00D16DF0"/>
    <w:rsid w:val="00D1797E"/>
    <w:rsid w:val="00D21443"/>
    <w:rsid w:val="00D22327"/>
    <w:rsid w:val="00D22F51"/>
    <w:rsid w:val="00D24692"/>
    <w:rsid w:val="00D24BCF"/>
    <w:rsid w:val="00D268CE"/>
    <w:rsid w:val="00D27E12"/>
    <w:rsid w:val="00D338AB"/>
    <w:rsid w:val="00D3609F"/>
    <w:rsid w:val="00D37267"/>
    <w:rsid w:val="00D42559"/>
    <w:rsid w:val="00D46DD8"/>
    <w:rsid w:val="00D52E6D"/>
    <w:rsid w:val="00D54173"/>
    <w:rsid w:val="00D607B5"/>
    <w:rsid w:val="00D65AA7"/>
    <w:rsid w:val="00D70D15"/>
    <w:rsid w:val="00D763D4"/>
    <w:rsid w:val="00D805EA"/>
    <w:rsid w:val="00D8076B"/>
    <w:rsid w:val="00D8167D"/>
    <w:rsid w:val="00D82266"/>
    <w:rsid w:val="00D830C9"/>
    <w:rsid w:val="00D830EE"/>
    <w:rsid w:val="00D847A9"/>
    <w:rsid w:val="00D86835"/>
    <w:rsid w:val="00D87F37"/>
    <w:rsid w:val="00D90A91"/>
    <w:rsid w:val="00D93750"/>
    <w:rsid w:val="00D946F8"/>
    <w:rsid w:val="00D9515A"/>
    <w:rsid w:val="00D965E2"/>
    <w:rsid w:val="00D96F94"/>
    <w:rsid w:val="00DA0A7E"/>
    <w:rsid w:val="00DA2CD2"/>
    <w:rsid w:val="00DA5274"/>
    <w:rsid w:val="00DA76E0"/>
    <w:rsid w:val="00DB1463"/>
    <w:rsid w:val="00DB20ED"/>
    <w:rsid w:val="00DB4213"/>
    <w:rsid w:val="00DB4BB3"/>
    <w:rsid w:val="00DB5658"/>
    <w:rsid w:val="00DB653F"/>
    <w:rsid w:val="00DB6592"/>
    <w:rsid w:val="00DB7EDB"/>
    <w:rsid w:val="00DC156C"/>
    <w:rsid w:val="00DC2D6C"/>
    <w:rsid w:val="00DC384B"/>
    <w:rsid w:val="00DC4C60"/>
    <w:rsid w:val="00DC6994"/>
    <w:rsid w:val="00DC705A"/>
    <w:rsid w:val="00DD0283"/>
    <w:rsid w:val="00DD18EE"/>
    <w:rsid w:val="00DD2DB7"/>
    <w:rsid w:val="00DD5188"/>
    <w:rsid w:val="00DD7331"/>
    <w:rsid w:val="00DE17AA"/>
    <w:rsid w:val="00DE4936"/>
    <w:rsid w:val="00DE506F"/>
    <w:rsid w:val="00DF59FF"/>
    <w:rsid w:val="00E001AE"/>
    <w:rsid w:val="00E04B12"/>
    <w:rsid w:val="00E04B39"/>
    <w:rsid w:val="00E07BFF"/>
    <w:rsid w:val="00E121AE"/>
    <w:rsid w:val="00E12CC9"/>
    <w:rsid w:val="00E13013"/>
    <w:rsid w:val="00E14DA3"/>
    <w:rsid w:val="00E15F58"/>
    <w:rsid w:val="00E164C9"/>
    <w:rsid w:val="00E177EA"/>
    <w:rsid w:val="00E22A83"/>
    <w:rsid w:val="00E26883"/>
    <w:rsid w:val="00E31092"/>
    <w:rsid w:val="00E31B3C"/>
    <w:rsid w:val="00E33D1A"/>
    <w:rsid w:val="00E36020"/>
    <w:rsid w:val="00E362CF"/>
    <w:rsid w:val="00E36F6E"/>
    <w:rsid w:val="00E371A6"/>
    <w:rsid w:val="00E40BDF"/>
    <w:rsid w:val="00E4185B"/>
    <w:rsid w:val="00E4248E"/>
    <w:rsid w:val="00E462B5"/>
    <w:rsid w:val="00E541AC"/>
    <w:rsid w:val="00E601EE"/>
    <w:rsid w:val="00E6087F"/>
    <w:rsid w:val="00E61BC4"/>
    <w:rsid w:val="00E63766"/>
    <w:rsid w:val="00E63904"/>
    <w:rsid w:val="00E675D5"/>
    <w:rsid w:val="00E759C8"/>
    <w:rsid w:val="00E764CD"/>
    <w:rsid w:val="00E80B76"/>
    <w:rsid w:val="00E8302D"/>
    <w:rsid w:val="00E862D6"/>
    <w:rsid w:val="00E879ED"/>
    <w:rsid w:val="00E91F3C"/>
    <w:rsid w:val="00E94BCF"/>
    <w:rsid w:val="00E94F2A"/>
    <w:rsid w:val="00EA0D80"/>
    <w:rsid w:val="00EA4FDA"/>
    <w:rsid w:val="00EA70CC"/>
    <w:rsid w:val="00EB0FF0"/>
    <w:rsid w:val="00EB326F"/>
    <w:rsid w:val="00EC4BC0"/>
    <w:rsid w:val="00EC6BFE"/>
    <w:rsid w:val="00ED1959"/>
    <w:rsid w:val="00ED364D"/>
    <w:rsid w:val="00ED6B14"/>
    <w:rsid w:val="00ED750B"/>
    <w:rsid w:val="00EE0360"/>
    <w:rsid w:val="00EE15E8"/>
    <w:rsid w:val="00EE2763"/>
    <w:rsid w:val="00EE5C8E"/>
    <w:rsid w:val="00EE5CB3"/>
    <w:rsid w:val="00EE6376"/>
    <w:rsid w:val="00EF27D7"/>
    <w:rsid w:val="00EF5EF9"/>
    <w:rsid w:val="00EF7401"/>
    <w:rsid w:val="00EF7BB3"/>
    <w:rsid w:val="00F004A1"/>
    <w:rsid w:val="00F10702"/>
    <w:rsid w:val="00F10F82"/>
    <w:rsid w:val="00F12DC1"/>
    <w:rsid w:val="00F14C65"/>
    <w:rsid w:val="00F154D7"/>
    <w:rsid w:val="00F15D0B"/>
    <w:rsid w:val="00F25FE9"/>
    <w:rsid w:val="00F317DF"/>
    <w:rsid w:val="00F33195"/>
    <w:rsid w:val="00F40386"/>
    <w:rsid w:val="00F412E1"/>
    <w:rsid w:val="00F4310F"/>
    <w:rsid w:val="00F43BE7"/>
    <w:rsid w:val="00F46ADC"/>
    <w:rsid w:val="00F47919"/>
    <w:rsid w:val="00F51D06"/>
    <w:rsid w:val="00F53E34"/>
    <w:rsid w:val="00F54113"/>
    <w:rsid w:val="00F55D3F"/>
    <w:rsid w:val="00F602DC"/>
    <w:rsid w:val="00F60EEC"/>
    <w:rsid w:val="00F630E6"/>
    <w:rsid w:val="00F636AB"/>
    <w:rsid w:val="00F6407B"/>
    <w:rsid w:val="00F65A8F"/>
    <w:rsid w:val="00F661AA"/>
    <w:rsid w:val="00F6796E"/>
    <w:rsid w:val="00F67E70"/>
    <w:rsid w:val="00F709BF"/>
    <w:rsid w:val="00F72364"/>
    <w:rsid w:val="00F74882"/>
    <w:rsid w:val="00F7494A"/>
    <w:rsid w:val="00F74FE7"/>
    <w:rsid w:val="00F761DB"/>
    <w:rsid w:val="00F777E7"/>
    <w:rsid w:val="00F80291"/>
    <w:rsid w:val="00F80B3B"/>
    <w:rsid w:val="00F83788"/>
    <w:rsid w:val="00F85567"/>
    <w:rsid w:val="00F86ACF"/>
    <w:rsid w:val="00F91FDD"/>
    <w:rsid w:val="00F97302"/>
    <w:rsid w:val="00F974F6"/>
    <w:rsid w:val="00FA2ADC"/>
    <w:rsid w:val="00FA7715"/>
    <w:rsid w:val="00FB0192"/>
    <w:rsid w:val="00FB0910"/>
    <w:rsid w:val="00FB1B32"/>
    <w:rsid w:val="00FB1BF9"/>
    <w:rsid w:val="00FB2F15"/>
    <w:rsid w:val="00FB4987"/>
    <w:rsid w:val="00FB65E8"/>
    <w:rsid w:val="00FB6C78"/>
    <w:rsid w:val="00FB7DF2"/>
    <w:rsid w:val="00FC0D4C"/>
    <w:rsid w:val="00FC3823"/>
    <w:rsid w:val="00FC55C0"/>
    <w:rsid w:val="00FC6175"/>
    <w:rsid w:val="00FD0FB1"/>
    <w:rsid w:val="00FD25EA"/>
    <w:rsid w:val="00FD295A"/>
    <w:rsid w:val="00FD2D05"/>
    <w:rsid w:val="00FD4D0A"/>
    <w:rsid w:val="00FD5B74"/>
    <w:rsid w:val="00FD6A82"/>
    <w:rsid w:val="00FE041E"/>
    <w:rsid w:val="00FE2C55"/>
    <w:rsid w:val="00FE4E00"/>
    <w:rsid w:val="00FE5347"/>
    <w:rsid w:val="00FF126A"/>
    <w:rsid w:val="00FF303E"/>
    <w:rsid w:val="00FF5492"/>
    <w:rsid w:val="00FF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AF65A1"/>
  <w15:chartTrackingRefBased/>
  <w15:docId w15:val="{67449DB0-E7AD-41CE-BD6E-EC5EEC8C4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543"/>
    <w:rPr>
      <w:rFonts w:eastAsia="Calibr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0543"/>
    <w:pPr>
      <w:keepNext/>
      <w:outlineLvl w:val="0"/>
    </w:pPr>
    <w:rPr>
      <w:rFonts w:ascii="Arial Black" w:hAnsi="Arial Black"/>
      <w:color w:val="800000"/>
      <w:sz w:val="28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90543"/>
    <w:pPr>
      <w:spacing w:before="240" w:after="240"/>
      <w:outlineLvl w:val="1"/>
    </w:pPr>
    <w:rPr>
      <w:color w:val="1F497D"/>
      <w:sz w:val="32"/>
      <w:szCs w:val="22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09054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0543"/>
    <w:rPr>
      <w:rFonts w:ascii="Arial Black" w:eastAsia="Calibri" w:hAnsi="Arial Black"/>
      <w:color w:val="800000"/>
      <w:sz w:val="28"/>
    </w:rPr>
  </w:style>
  <w:style w:type="character" w:customStyle="1" w:styleId="Heading2Char">
    <w:name w:val="Heading 2 Char"/>
    <w:link w:val="Heading2"/>
    <w:rsid w:val="00090543"/>
    <w:rPr>
      <w:rFonts w:eastAsia="Calibri"/>
      <w:color w:val="1F497D"/>
      <w:sz w:val="32"/>
      <w:szCs w:val="22"/>
    </w:rPr>
  </w:style>
  <w:style w:type="table" w:styleId="TableGrid">
    <w:name w:val="Table Grid"/>
    <w:basedOn w:val="TableNormal"/>
    <w:uiPriority w:val="59"/>
    <w:rsid w:val="00B90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ghtShading-Accent1">
    <w:name w:val="Light Shading Accent 1"/>
    <w:basedOn w:val="TableNormal"/>
    <w:uiPriority w:val="60"/>
    <w:rsid w:val="00B9057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Header">
    <w:name w:val="header"/>
    <w:basedOn w:val="Normal"/>
    <w:link w:val="HeaderChar"/>
    <w:uiPriority w:val="99"/>
    <w:unhideWhenUsed/>
    <w:rsid w:val="00765404"/>
    <w:pPr>
      <w:tabs>
        <w:tab w:val="center" w:pos="4680"/>
        <w:tab w:val="right" w:pos="9360"/>
      </w:tabs>
    </w:pPr>
    <w:rPr>
      <w:rFonts w:ascii="Arial" w:eastAsia="Times New Roman" w:hAnsi="Arial"/>
      <w:lang w:val="x-none" w:eastAsia="x-none"/>
    </w:rPr>
  </w:style>
  <w:style w:type="character" w:customStyle="1" w:styleId="HeaderChar">
    <w:name w:val="Header Char"/>
    <w:link w:val="Header"/>
    <w:uiPriority w:val="99"/>
    <w:rsid w:val="00765404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5404"/>
    <w:pPr>
      <w:tabs>
        <w:tab w:val="center" w:pos="4680"/>
        <w:tab w:val="right" w:pos="9360"/>
      </w:tabs>
    </w:pPr>
    <w:rPr>
      <w:rFonts w:ascii="Arial" w:eastAsia="Times New Roman" w:hAnsi="Arial"/>
      <w:lang w:val="x-none" w:eastAsia="x-none"/>
    </w:rPr>
  </w:style>
  <w:style w:type="character" w:customStyle="1" w:styleId="FooterChar">
    <w:name w:val="Footer Char"/>
    <w:link w:val="Footer"/>
    <w:uiPriority w:val="99"/>
    <w:rsid w:val="00765404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5404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765404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0543"/>
    <w:pPr>
      <w:keepLines/>
      <w:spacing w:before="480" w:line="276" w:lineRule="auto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5C1D90"/>
    <w:pPr>
      <w:tabs>
        <w:tab w:val="right" w:leader="dot" w:pos="9350"/>
      </w:tabs>
      <w:spacing w:before="240" w:after="240"/>
    </w:pPr>
    <w:rPr>
      <w:b/>
      <w:noProof/>
      <w:sz w:val="32"/>
      <w:szCs w:val="32"/>
    </w:rPr>
  </w:style>
  <w:style w:type="character" w:styleId="Hyperlink">
    <w:name w:val="Hyperlink"/>
    <w:uiPriority w:val="99"/>
    <w:unhideWhenUsed/>
    <w:rsid w:val="00EA4FDA"/>
    <w:rPr>
      <w:color w:val="0000FF"/>
      <w:u w:val="single"/>
    </w:rPr>
  </w:style>
  <w:style w:type="character" w:customStyle="1" w:styleId="Heading3Char">
    <w:name w:val="Heading 3 Char"/>
    <w:link w:val="Heading3"/>
    <w:rsid w:val="00090543"/>
    <w:rPr>
      <w:rFonts w:ascii="Cambria" w:eastAsia="Times New Roman" w:hAnsi="Cambria" w:cs="Times New Roman"/>
      <w:b/>
      <w:bCs/>
      <w:sz w:val="26"/>
      <w:szCs w:val="26"/>
    </w:rPr>
  </w:style>
  <w:style w:type="paragraph" w:styleId="TOC3">
    <w:name w:val="toc 3"/>
    <w:basedOn w:val="Normal"/>
    <w:next w:val="Normal"/>
    <w:autoRedefine/>
    <w:uiPriority w:val="39"/>
    <w:unhideWhenUsed/>
    <w:rsid w:val="0073610A"/>
    <w:pPr>
      <w:ind w:left="440"/>
    </w:pPr>
  </w:style>
  <w:style w:type="paragraph" w:styleId="ListParagraph">
    <w:name w:val="List Paragraph"/>
    <w:basedOn w:val="Normal"/>
    <w:uiPriority w:val="34"/>
    <w:qFormat/>
    <w:rsid w:val="00090543"/>
    <w:pPr>
      <w:ind w:left="720"/>
    </w:pPr>
    <w:rPr>
      <w:rFonts w:ascii="Arial" w:hAnsi="Arial" w:cs="Arial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05B22"/>
    <w:pPr>
      <w:ind w:left="220"/>
    </w:pPr>
  </w:style>
  <w:style w:type="paragraph" w:styleId="Title">
    <w:name w:val="Title"/>
    <w:basedOn w:val="Normal"/>
    <w:next w:val="Normal"/>
    <w:link w:val="TitleChar"/>
    <w:uiPriority w:val="10"/>
    <w:qFormat/>
    <w:rsid w:val="000905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sid w:val="00090543"/>
    <w:rPr>
      <w:rFonts w:ascii="Cambria" w:hAnsi="Cambria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rsid w:val="0063229E"/>
    <w:pPr>
      <w:tabs>
        <w:tab w:val="right" w:leader="dot" w:pos="2240"/>
      </w:tabs>
    </w:pPr>
    <w:rPr>
      <w:rFonts w:eastAsia="Times New Roman"/>
      <w:b/>
      <w:bCs/>
      <w:sz w:val="16"/>
      <w:szCs w:val="20"/>
      <w:lang w:val="x-none" w:eastAsia="x-none"/>
    </w:rPr>
  </w:style>
  <w:style w:type="character" w:customStyle="1" w:styleId="BodyText2Char">
    <w:name w:val="Body Text 2 Char"/>
    <w:link w:val="BodyText2"/>
    <w:rsid w:val="0063229E"/>
    <w:rPr>
      <w:b/>
      <w:bCs/>
      <w:sz w:val="16"/>
    </w:rPr>
  </w:style>
  <w:style w:type="paragraph" w:styleId="BodyText3">
    <w:name w:val="Body Text 3"/>
    <w:basedOn w:val="Normal"/>
    <w:link w:val="BodyText3Char"/>
    <w:rsid w:val="0063229E"/>
    <w:pPr>
      <w:tabs>
        <w:tab w:val="right" w:leader="dot" w:pos="2240"/>
      </w:tabs>
    </w:pPr>
    <w:rPr>
      <w:rFonts w:eastAsia="Times New Roman"/>
      <w:b/>
      <w:sz w:val="18"/>
      <w:szCs w:val="20"/>
      <w:u w:val="single"/>
      <w:lang w:val="x-none" w:eastAsia="x-none"/>
    </w:rPr>
  </w:style>
  <w:style w:type="character" w:customStyle="1" w:styleId="BodyText3Char">
    <w:name w:val="Body Text 3 Char"/>
    <w:link w:val="BodyText3"/>
    <w:rsid w:val="0063229E"/>
    <w:rPr>
      <w:b/>
      <w:sz w:val="18"/>
      <w:u w:val="single"/>
    </w:rPr>
  </w:style>
  <w:style w:type="character" w:styleId="SubtleReference">
    <w:name w:val="Subtle Reference"/>
    <w:uiPriority w:val="31"/>
    <w:qFormat/>
    <w:rsid w:val="00090543"/>
    <w:rPr>
      <w:smallCaps/>
      <w:color w:val="C0504D"/>
      <w:u w:val="single"/>
    </w:rPr>
  </w:style>
  <w:style w:type="character" w:styleId="PageNumber">
    <w:name w:val="page number"/>
    <w:basedOn w:val="DefaultParagraphFont"/>
    <w:rsid w:val="004D75AF"/>
  </w:style>
  <w:style w:type="paragraph" w:styleId="NoSpacing">
    <w:name w:val="No Spacing"/>
    <w:uiPriority w:val="1"/>
    <w:qFormat/>
    <w:rsid w:val="00090543"/>
    <w:rPr>
      <w:rFonts w:ascii="Calibri" w:eastAsia="Calibri" w:hAnsi="Calibri"/>
      <w:sz w:val="22"/>
      <w:szCs w:val="22"/>
    </w:rPr>
  </w:style>
  <w:style w:type="paragraph" w:customStyle="1" w:styleId="Style1">
    <w:name w:val="Style1"/>
    <w:basedOn w:val="Heading1"/>
    <w:link w:val="Style1Char"/>
    <w:qFormat/>
    <w:rsid w:val="00090543"/>
    <w:rPr>
      <w:rFonts w:ascii="Verdana" w:hAnsi="Verdana"/>
      <w:b/>
      <w:bCs/>
    </w:rPr>
  </w:style>
  <w:style w:type="character" w:customStyle="1" w:styleId="Style1Char">
    <w:name w:val="Style1 Char"/>
    <w:link w:val="Style1"/>
    <w:rsid w:val="00090543"/>
    <w:rPr>
      <w:rFonts w:ascii="Verdana" w:eastAsia="Calibri" w:hAnsi="Verdana"/>
      <w:b/>
      <w:bCs/>
      <w:color w:val="800000"/>
      <w:sz w:val="28"/>
    </w:rPr>
  </w:style>
  <w:style w:type="paragraph" w:customStyle="1" w:styleId="Default">
    <w:name w:val="Default"/>
    <w:rsid w:val="00BE60CD"/>
    <w:pPr>
      <w:autoSpaceDE w:val="0"/>
      <w:autoSpaceDN w:val="0"/>
      <w:adjustRightInd w:val="0"/>
    </w:pPr>
    <w:rPr>
      <w:rFonts w:ascii="Constantia" w:hAnsi="Constantia" w:cs="Constantia"/>
      <w:color w:val="000000"/>
      <w:sz w:val="24"/>
      <w:szCs w:val="24"/>
    </w:rPr>
  </w:style>
  <w:style w:type="character" w:styleId="FollowedHyperlink">
    <w:name w:val="FollowedHyperlink"/>
    <w:uiPriority w:val="99"/>
    <w:semiHidden/>
    <w:unhideWhenUsed/>
    <w:rsid w:val="003A7220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32498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36D9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2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5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54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1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1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4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3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8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90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2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28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71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96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3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5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66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272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6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29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4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25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3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51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0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3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fluence.ihtsdotools.org/display/d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vFhAEoCF7j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snomed.zoom.us/my/nutritionc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ntiveros\Application%20Data\Microsoft\Templates\ADA%20Bar%20Paper%20new%20log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ADA Bar Paper new logo</Template>
  <TotalTime>7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Diatetic Association</Company>
  <LinksUpToDate>false</LinksUpToDate>
  <CharactersWithSpaces>2032</CharactersWithSpaces>
  <SharedDoc>false</SharedDoc>
  <HLinks>
    <vt:vector size="12" baseType="variant">
      <vt:variant>
        <vt:i4>4718680</vt:i4>
      </vt:variant>
      <vt:variant>
        <vt:i4>3</vt:i4>
      </vt:variant>
      <vt:variant>
        <vt:i4>0</vt:i4>
      </vt:variant>
      <vt:variant>
        <vt:i4>5</vt:i4>
      </vt:variant>
      <vt:variant>
        <vt:lpwstr>http://www.eatright.org/</vt:lpwstr>
      </vt:variant>
      <vt:variant>
        <vt:lpwstr/>
      </vt:variant>
      <vt:variant>
        <vt:i4>4325403</vt:i4>
      </vt:variant>
      <vt:variant>
        <vt:i4>0</vt:i4>
      </vt:variant>
      <vt:variant>
        <vt:i4>0</vt:i4>
      </vt:variant>
      <vt:variant>
        <vt:i4>5</vt:i4>
      </vt:variant>
      <vt:variant>
        <vt:lpwstr>https://eatright.webex.com/eatright/j.php?MTID=m779d2e628de5a04224ac0a385999cae3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Constantina Papoutsakis</dc:creator>
  <cp:keywords/>
  <cp:lastModifiedBy>Constantina Papoutsakis</cp:lastModifiedBy>
  <cp:revision>3</cp:revision>
  <cp:lastPrinted>2016-07-12T22:31:00Z</cp:lastPrinted>
  <dcterms:created xsi:type="dcterms:W3CDTF">2017-12-18T20:24:00Z</dcterms:created>
  <dcterms:modified xsi:type="dcterms:W3CDTF">2017-12-18T20:30:00Z</dcterms:modified>
</cp:coreProperties>
</file>